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10EE2D" w14:textId="53999177" w:rsidR="007523B2" w:rsidRDefault="00B03D61" w:rsidP="008C3F7F">
      <w:pPr>
        <w:tabs>
          <w:tab w:val="left" w:pos="851"/>
          <w:tab w:val="left" w:pos="3119"/>
          <w:tab w:val="left" w:pos="3969"/>
          <w:tab w:val="left" w:pos="6237"/>
          <w:tab w:val="left" w:pos="7088"/>
          <w:tab w:val="left" w:pos="7230"/>
        </w:tabs>
        <w:ind w:right="-30"/>
        <w:rPr>
          <w:rFonts w:ascii="Calibri" w:eastAsia="MS Mincho" w:hAnsi="Calibri" w:cs="Calibri"/>
          <w:noProof w:val="0"/>
          <w:sz w:val="22"/>
          <w:szCs w:val="22"/>
        </w:rPr>
      </w:pPr>
      <w:r>
        <w:rPr>
          <w:rFonts w:ascii="Calibri" w:eastAsia="MS Mincho" w:hAnsi="Calibri" w:cs="Calibri"/>
          <w:noProof w:val="0"/>
          <w:sz w:val="22"/>
          <w:szCs w:val="22"/>
        </w:rPr>
        <w:pict w14:anchorId="30C2D3D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725.45pt;height:645.3pt">
            <v:imagedata r:id="rId8" o:title="" croptop="3326f" cropbottom="24493f" cropleft="2628f" cropright="2876f"/>
          </v:shape>
        </w:pict>
      </w:r>
    </w:p>
    <w:p w14:paraId="778E2B68" w14:textId="77777777" w:rsidR="00D149E8" w:rsidRDefault="00D149E8" w:rsidP="008C3F7F">
      <w:pPr>
        <w:tabs>
          <w:tab w:val="left" w:pos="851"/>
          <w:tab w:val="left" w:pos="3119"/>
          <w:tab w:val="left" w:pos="3969"/>
          <w:tab w:val="left" w:pos="6237"/>
          <w:tab w:val="left" w:pos="7088"/>
          <w:tab w:val="left" w:pos="7230"/>
        </w:tabs>
        <w:ind w:right="-30"/>
        <w:rPr>
          <w:sz w:val="32"/>
        </w:rPr>
        <w:sectPr w:rsidR="00D149E8" w:rsidSect="007523B2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6840" w:h="23814" w:code="8"/>
          <w:pgMar w:top="851" w:right="851" w:bottom="261" w:left="1418" w:header="0" w:footer="516" w:gutter="0"/>
          <w:paperSrc w:first="2" w:other="2"/>
          <w:cols w:space="708"/>
        </w:sectPr>
      </w:pPr>
    </w:p>
    <w:p w14:paraId="242426C0" w14:textId="77777777" w:rsidR="001F1F08" w:rsidRPr="00234474" w:rsidRDefault="007523B2" w:rsidP="00234474">
      <w:pPr>
        <w:rPr>
          <w:rFonts w:ascii="Calibri" w:hAnsi="Calibri" w:cs="Calibri"/>
          <w:b/>
          <w:sz w:val="28"/>
          <w:szCs w:val="28"/>
          <w:u w:val="single"/>
        </w:rPr>
      </w:pPr>
      <w:r w:rsidRPr="00234474">
        <w:rPr>
          <w:rFonts w:ascii="Calibri" w:hAnsi="Calibri" w:cs="Calibri"/>
          <w:b/>
          <w:sz w:val="28"/>
          <w:szCs w:val="28"/>
          <w:u w:val="single"/>
        </w:rPr>
        <w:t xml:space="preserve">SYSTEM </w:t>
      </w:r>
      <w:r w:rsidR="00DB4190">
        <w:rPr>
          <w:rFonts w:ascii="Calibri" w:hAnsi="Calibri" w:cs="Calibri"/>
          <w:b/>
          <w:sz w:val="28"/>
          <w:szCs w:val="28"/>
          <w:u w:val="single"/>
        </w:rPr>
        <w:t>0123</w:t>
      </w:r>
      <w:r w:rsidRPr="00234474">
        <w:rPr>
          <w:rFonts w:ascii="Calibri" w:hAnsi="Calibri" w:cs="Calibri"/>
          <w:b/>
          <w:sz w:val="28"/>
          <w:szCs w:val="28"/>
          <w:u w:val="single"/>
        </w:rPr>
        <w:t>-</w:t>
      </w:r>
      <w:r w:rsidR="005D34A4" w:rsidRPr="00234474">
        <w:rPr>
          <w:rFonts w:ascii="Calibri" w:hAnsi="Calibri" w:cs="Calibri"/>
          <w:b/>
          <w:sz w:val="28"/>
          <w:szCs w:val="28"/>
          <w:u w:val="single"/>
        </w:rPr>
        <w:t>UC01</w:t>
      </w:r>
      <w:r w:rsidRPr="00234474">
        <w:rPr>
          <w:rFonts w:ascii="Calibri" w:hAnsi="Calibri" w:cs="Calibri"/>
          <w:b/>
          <w:sz w:val="28"/>
          <w:szCs w:val="28"/>
          <w:u w:val="single"/>
        </w:rPr>
        <w:t xml:space="preserve"> </w:t>
      </w:r>
    </w:p>
    <w:p w14:paraId="19EF51DE" w14:textId="77777777" w:rsidR="007523B2" w:rsidRPr="00A8094A" w:rsidRDefault="007523B2" w:rsidP="007523B2">
      <w:pPr>
        <w:tabs>
          <w:tab w:val="left" w:pos="851"/>
          <w:tab w:val="left" w:pos="3119"/>
          <w:tab w:val="left" w:pos="3969"/>
          <w:tab w:val="left" w:pos="6237"/>
          <w:tab w:val="left" w:pos="7088"/>
        </w:tabs>
        <w:rPr>
          <w:sz w:val="32"/>
        </w:rPr>
      </w:pPr>
    </w:p>
    <w:p w14:paraId="0D247B62" w14:textId="77777777" w:rsidR="007523B2" w:rsidRDefault="007523B2" w:rsidP="004E385D">
      <w:pPr>
        <w:pStyle w:val="Sidhuvud"/>
        <w:tabs>
          <w:tab w:val="clear" w:pos="4536"/>
          <w:tab w:val="clear" w:pos="9072"/>
          <w:tab w:val="left" w:pos="1134"/>
          <w:tab w:val="left" w:pos="1276"/>
          <w:tab w:val="left" w:pos="1560"/>
          <w:tab w:val="left" w:pos="3119"/>
          <w:tab w:val="left" w:pos="3969"/>
          <w:tab w:val="left" w:pos="6237"/>
          <w:tab w:val="left" w:pos="7088"/>
        </w:tabs>
        <w:rPr>
          <w:rFonts w:ascii="Calibri" w:eastAsia="MS Mincho" w:hAnsi="Calibri" w:cs="Calibri"/>
          <w:noProof w:val="0"/>
          <w:sz w:val="22"/>
          <w:szCs w:val="22"/>
        </w:rPr>
      </w:pPr>
      <w:r w:rsidRPr="002247F8">
        <w:rPr>
          <w:rFonts w:ascii="Calibri" w:eastAsia="MS Mincho" w:hAnsi="Calibri" w:cs="Calibri"/>
          <w:noProof w:val="0"/>
          <w:sz w:val="22"/>
          <w:szCs w:val="22"/>
        </w:rPr>
        <w:t>Placering:</w:t>
      </w:r>
      <w:r w:rsidRPr="002247F8">
        <w:rPr>
          <w:rFonts w:ascii="Calibri" w:eastAsia="MS Mincho" w:hAnsi="Calibri" w:cs="Calibri"/>
          <w:noProof w:val="0"/>
          <w:sz w:val="22"/>
          <w:szCs w:val="22"/>
        </w:rPr>
        <w:tab/>
      </w:r>
      <w:r w:rsidRPr="002247F8">
        <w:rPr>
          <w:rFonts w:ascii="Calibri" w:eastAsia="MS Mincho" w:hAnsi="Calibri" w:cs="Calibri"/>
          <w:noProof w:val="0"/>
          <w:sz w:val="22"/>
          <w:szCs w:val="22"/>
        </w:rPr>
        <w:tab/>
      </w:r>
      <w:r w:rsidR="007A2104" w:rsidRPr="002247F8">
        <w:rPr>
          <w:rFonts w:ascii="Calibri" w:eastAsia="MS Mincho" w:hAnsi="Calibri" w:cs="Calibri"/>
          <w:noProof w:val="0"/>
          <w:sz w:val="22"/>
          <w:szCs w:val="22"/>
        </w:rPr>
        <w:tab/>
      </w:r>
      <w:r w:rsidR="00C126B7">
        <w:rPr>
          <w:rFonts w:ascii="Calibri" w:eastAsia="MS Mincho" w:hAnsi="Calibri" w:cs="Calibri"/>
          <w:noProof w:val="0"/>
          <w:sz w:val="22"/>
          <w:szCs w:val="22"/>
        </w:rPr>
        <w:t>UC01</w:t>
      </w:r>
      <w:r w:rsidR="00BC38E9">
        <w:rPr>
          <w:rFonts w:ascii="Calibri" w:eastAsia="MS Mincho" w:hAnsi="Calibri" w:cs="Calibri"/>
          <w:noProof w:val="0"/>
          <w:sz w:val="22"/>
          <w:szCs w:val="22"/>
        </w:rPr>
        <w:tab/>
      </w:r>
      <w:proofErr w:type="spellStart"/>
      <w:r w:rsidR="00DB4190">
        <w:rPr>
          <w:rFonts w:ascii="Calibri" w:eastAsia="MS Mincho" w:hAnsi="Calibri" w:cs="Calibri"/>
          <w:noProof w:val="0"/>
          <w:sz w:val="22"/>
          <w:szCs w:val="22"/>
        </w:rPr>
        <w:t>Axxx</w:t>
      </w:r>
      <w:proofErr w:type="spellEnd"/>
      <w:r w:rsidRPr="002247F8">
        <w:rPr>
          <w:rFonts w:ascii="Calibri" w:eastAsia="MS Mincho" w:hAnsi="Calibri" w:cs="Calibri"/>
          <w:noProof w:val="0"/>
          <w:sz w:val="22"/>
          <w:szCs w:val="22"/>
        </w:rPr>
        <w:t xml:space="preserve"> Undercentral, plan</w:t>
      </w:r>
      <w:r w:rsidR="00CF5E46" w:rsidRPr="002247F8">
        <w:rPr>
          <w:rFonts w:ascii="Calibri" w:eastAsia="MS Mincho" w:hAnsi="Calibri" w:cs="Calibri"/>
          <w:noProof w:val="0"/>
          <w:sz w:val="22"/>
          <w:szCs w:val="22"/>
        </w:rPr>
        <w:t xml:space="preserve"> 9</w:t>
      </w:r>
      <w:r w:rsidR="007A2104" w:rsidRPr="002247F8">
        <w:rPr>
          <w:rFonts w:ascii="Calibri" w:eastAsia="MS Mincho" w:hAnsi="Calibri" w:cs="Calibri"/>
          <w:noProof w:val="0"/>
          <w:sz w:val="22"/>
          <w:szCs w:val="22"/>
        </w:rPr>
        <w:t xml:space="preserve">00 </w:t>
      </w:r>
      <w:r w:rsidR="00DB4190">
        <w:rPr>
          <w:rFonts w:ascii="Calibri" w:eastAsia="MS Mincho" w:hAnsi="Calibri" w:cs="Calibri"/>
          <w:noProof w:val="0"/>
          <w:sz w:val="22"/>
          <w:szCs w:val="22"/>
        </w:rPr>
        <w:t>hus A</w:t>
      </w:r>
      <w:r w:rsidRPr="002247F8">
        <w:rPr>
          <w:rFonts w:ascii="Calibri" w:eastAsia="MS Mincho" w:hAnsi="Calibri" w:cs="Calibri"/>
          <w:noProof w:val="0"/>
          <w:sz w:val="22"/>
          <w:szCs w:val="22"/>
        </w:rPr>
        <w:t>.</w:t>
      </w:r>
    </w:p>
    <w:p w14:paraId="4B9E07E3" w14:textId="77777777" w:rsidR="007523B2" w:rsidRPr="002247F8" w:rsidRDefault="007523B2" w:rsidP="004E385D">
      <w:pPr>
        <w:pStyle w:val="Sidhuvud"/>
        <w:tabs>
          <w:tab w:val="clear" w:pos="4536"/>
          <w:tab w:val="clear" w:pos="9072"/>
          <w:tab w:val="left" w:pos="1134"/>
          <w:tab w:val="left" w:pos="1276"/>
          <w:tab w:val="left" w:pos="1560"/>
          <w:tab w:val="left" w:pos="3119"/>
          <w:tab w:val="left" w:pos="3969"/>
          <w:tab w:val="left" w:pos="6237"/>
          <w:tab w:val="left" w:pos="7088"/>
        </w:tabs>
        <w:rPr>
          <w:rFonts w:ascii="Calibri" w:eastAsia="MS Mincho" w:hAnsi="Calibri" w:cs="Calibri"/>
          <w:noProof w:val="0"/>
          <w:sz w:val="22"/>
          <w:szCs w:val="22"/>
        </w:rPr>
      </w:pPr>
    </w:p>
    <w:p w14:paraId="08A16C88" w14:textId="77777777" w:rsidR="007523B2" w:rsidRPr="002247F8" w:rsidRDefault="00F737F2" w:rsidP="004E385D">
      <w:pPr>
        <w:pStyle w:val="Sidhuvud"/>
        <w:tabs>
          <w:tab w:val="clear" w:pos="4536"/>
          <w:tab w:val="clear" w:pos="9072"/>
          <w:tab w:val="left" w:pos="1134"/>
          <w:tab w:val="left" w:pos="1276"/>
          <w:tab w:val="left" w:pos="1560"/>
          <w:tab w:val="left" w:pos="3119"/>
          <w:tab w:val="left" w:pos="3969"/>
          <w:tab w:val="left" w:pos="6237"/>
          <w:tab w:val="left" w:pos="7088"/>
        </w:tabs>
        <w:rPr>
          <w:rFonts w:ascii="Calibri" w:eastAsia="MS Mincho" w:hAnsi="Calibri" w:cs="Calibri"/>
          <w:noProof w:val="0"/>
          <w:sz w:val="22"/>
          <w:szCs w:val="22"/>
        </w:rPr>
      </w:pPr>
      <w:r w:rsidRPr="002247F8">
        <w:rPr>
          <w:rFonts w:ascii="Calibri" w:eastAsia="MS Mincho" w:hAnsi="Calibri" w:cs="Calibri"/>
          <w:noProof w:val="0"/>
          <w:sz w:val="22"/>
          <w:szCs w:val="22"/>
        </w:rPr>
        <w:t>Betjänar:</w:t>
      </w:r>
      <w:r w:rsidRPr="002247F8">
        <w:rPr>
          <w:rFonts w:ascii="Calibri" w:eastAsia="MS Mincho" w:hAnsi="Calibri" w:cs="Calibri"/>
          <w:noProof w:val="0"/>
          <w:sz w:val="22"/>
          <w:szCs w:val="22"/>
        </w:rPr>
        <w:tab/>
        <w:t xml:space="preserve">   </w:t>
      </w:r>
      <w:r w:rsidRPr="002247F8">
        <w:rPr>
          <w:rFonts w:ascii="Calibri" w:eastAsia="MS Mincho" w:hAnsi="Calibri" w:cs="Calibri"/>
          <w:noProof w:val="0"/>
          <w:sz w:val="22"/>
          <w:szCs w:val="22"/>
        </w:rPr>
        <w:tab/>
        <w:t xml:space="preserve">Värmesystem för </w:t>
      </w:r>
      <w:r w:rsidR="00DB4190">
        <w:rPr>
          <w:rFonts w:ascii="Calibri" w:eastAsia="MS Mincho" w:hAnsi="Calibri" w:cs="Calibri"/>
          <w:noProof w:val="0"/>
          <w:sz w:val="22"/>
          <w:szCs w:val="22"/>
        </w:rPr>
        <w:t>hela skolan.</w:t>
      </w:r>
    </w:p>
    <w:p w14:paraId="33CD4173" w14:textId="77777777" w:rsidR="007523B2" w:rsidRPr="002247F8" w:rsidRDefault="007523B2" w:rsidP="004E385D">
      <w:pPr>
        <w:pStyle w:val="Sidhuvud"/>
        <w:tabs>
          <w:tab w:val="clear" w:pos="4536"/>
          <w:tab w:val="clear" w:pos="9072"/>
          <w:tab w:val="left" w:pos="1134"/>
          <w:tab w:val="left" w:pos="1276"/>
          <w:tab w:val="left" w:pos="1560"/>
          <w:tab w:val="left" w:pos="3119"/>
          <w:tab w:val="left" w:pos="3969"/>
          <w:tab w:val="left" w:pos="6237"/>
          <w:tab w:val="left" w:pos="7088"/>
        </w:tabs>
        <w:rPr>
          <w:rFonts w:ascii="Calibri" w:eastAsia="MS Mincho" w:hAnsi="Calibri" w:cs="Calibri"/>
          <w:noProof w:val="0"/>
          <w:sz w:val="22"/>
          <w:szCs w:val="22"/>
        </w:rPr>
      </w:pPr>
      <w:r w:rsidRPr="002247F8">
        <w:rPr>
          <w:rFonts w:ascii="Calibri" w:eastAsia="MS Mincho" w:hAnsi="Calibri" w:cs="Calibri"/>
          <w:noProof w:val="0"/>
          <w:sz w:val="22"/>
          <w:szCs w:val="22"/>
        </w:rPr>
        <w:tab/>
      </w:r>
      <w:r w:rsidRPr="002247F8">
        <w:rPr>
          <w:rFonts w:ascii="Calibri" w:eastAsia="MS Mincho" w:hAnsi="Calibri" w:cs="Calibri"/>
          <w:noProof w:val="0"/>
          <w:sz w:val="22"/>
          <w:szCs w:val="22"/>
        </w:rPr>
        <w:tab/>
      </w:r>
      <w:r w:rsidR="004E385D" w:rsidRPr="002247F8">
        <w:rPr>
          <w:rFonts w:ascii="Calibri" w:eastAsia="MS Mincho" w:hAnsi="Calibri" w:cs="Calibri"/>
          <w:noProof w:val="0"/>
          <w:sz w:val="22"/>
          <w:szCs w:val="22"/>
        </w:rPr>
        <w:tab/>
      </w:r>
      <w:r w:rsidRPr="002247F8">
        <w:rPr>
          <w:rFonts w:ascii="Calibri" w:eastAsia="MS Mincho" w:hAnsi="Calibri" w:cs="Calibri"/>
          <w:noProof w:val="0"/>
          <w:sz w:val="22"/>
          <w:szCs w:val="22"/>
        </w:rPr>
        <w:t>VP0</w:t>
      </w:r>
      <w:r w:rsidR="000A2DA8" w:rsidRPr="002247F8">
        <w:rPr>
          <w:rFonts w:ascii="Calibri" w:eastAsia="MS Mincho" w:hAnsi="Calibri" w:cs="Calibri"/>
          <w:noProof w:val="0"/>
          <w:sz w:val="22"/>
          <w:szCs w:val="22"/>
        </w:rPr>
        <w:t>1</w:t>
      </w:r>
      <w:r w:rsidRPr="002247F8">
        <w:rPr>
          <w:rFonts w:ascii="Calibri" w:eastAsia="MS Mincho" w:hAnsi="Calibri" w:cs="Calibri"/>
          <w:noProof w:val="0"/>
          <w:sz w:val="22"/>
          <w:szCs w:val="22"/>
        </w:rPr>
        <w:t>: Inkommande fjärrvärme.</w:t>
      </w:r>
    </w:p>
    <w:p w14:paraId="64549A6A" w14:textId="77777777" w:rsidR="007523B2" w:rsidRPr="002247F8" w:rsidRDefault="000A2DA8" w:rsidP="004E385D">
      <w:pPr>
        <w:pStyle w:val="Sidhuvud"/>
        <w:tabs>
          <w:tab w:val="clear" w:pos="4536"/>
          <w:tab w:val="clear" w:pos="9072"/>
          <w:tab w:val="left" w:pos="1134"/>
          <w:tab w:val="left" w:pos="1276"/>
          <w:tab w:val="left" w:pos="1560"/>
          <w:tab w:val="left" w:pos="3119"/>
          <w:tab w:val="left" w:pos="3969"/>
          <w:tab w:val="left" w:pos="6237"/>
          <w:tab w:val="left" w:pos="7088"/>
        </w:tabs>
        <w:rPr>
          <w:rFonts w:ascii="Calibri" w:eastAsia="MS Mincho" w:hAnsi="Calibri" w:cs="Calibri"/>
          <w:noProof w:val="0"/>
          <w:sz w:val="22"/>
          <w:szCs w:val="22"/>
        </w:rPr>
      </w:pPr>
      <w:r w:rsidRPr="002247F8">
        <w:rPr>
          <w:rFonts w:ascii="Calibri" w:eastAsia="MS Mincho" w:hAnsi="Calibri" w:cs="Calibri"/>
          <w:noProof w:val="0"/>
          <w:sz w:val="22"/>
          <w:szCs w:val="22"/>
        </w:rPr>
        <w:tab/>
      </w:r>
      <w:r w:rsidRPr="002247F8">
        <w:rPr>
          <w:rFonts w:ascii="Calibri" w:eastAsia="MS Mincho" w:hAnsi="Calibri" w:cs="Calibri"/>
          <w:noProof w:val="0"/>
          <w:sz w:val="22"/>
          <w:szCs w:val="22"/>
        </w:rPr>
        <w:tab/>
      </w:r>
      <w:r w:rsidR="004E385D" w:rsidRPr="002247F8">
        <w:rPr>
          <w:rFonts w:ascii="Calibri" w:eastAsia="MS Mincho" w:hAnsi="Calibri" w:cs="Calibri"/>
          <w:noProof w:val="0"/>
          <w:sz w:val="22"/>
          <w:szCs w:val="22"/>
        </w:rPr>
        <w:tab/>
      </w:r>
      <w:r w:rsidRPr="002247F8">
        <w:rPr>
          <w:rFonts w:ascii="Calibri" w:eastAsia="MS Mincho" w:hAnsi="Calibri" w:cs="Calibri"/>
          <w:noProof w:val="0"/>
          <w:sz w:val="22"/>
          <w:szCs w:val="22"/>
        </w:rPr>
        <w:t>VS01</w:t>
      </w:r>
      <w:r w:rsidR="004C22CA" w:rsidRPr="002247F8">
        <w:rPr>
          <w:rFonts w:ascii="Calibri" w:eastAsia="MS Mincho" w:hAnsi="Calibri" w:cs="Calibri"/>
          <w:noProof w:val="0"/>
          <w:sz w:val="22"/>
          <w:szCs w:val="22"/>
        </w:rPr>
        <w:t>: Ventilationskrets</w:t>
      </w:r>
      <w:r w:rsidR="002F236B" w:rsidRPr="002247F8">
        <w:rPr>
          <w:rFonts w:ascii="Calibri" w:eastAsia="MS Mincho" w:hAnsi="Calibri" w:cs="Calibri"/>
          <w:noProof w:val="0"/>
          <w:sz w:val="22"/>
          <w:szCs w:val="22"/>
        </w:rPr>
        <w:t>.</w:t>
      </w:r>
    </w:p>
    <w:p w14:paraId="1CB4B2D8" w14:textId="77777777" w:rsidR="007523B2" w:rsidRPr="002247F8" w:rsidRDefault="000A2DA8" w:rsidP="004E385D">
      <w:pPr>
        <w:pStyle w:val="Sidhuvud"/>
        <w:tabs>
          <w:tab w:val="clear" w:pos="4536"/>
          <w:tab w:val="clear" w:pos="9072"/>
          <w:tab w:val="left" w:pos="1134"/>
          <w:tab w:val="left" w:pos="1276"/>
          <w:tab w:val="left" w:pos="1560"/>
          <w:tab w:val="left" w:pos="3119"/>
          <w:tab w:val="left" w:pos="3969"/>
          <w:tab w:val="left" w:pos="6237"/>
          <w:tab w:val="left" w:pos="7088"/>
        </w:tabs>
        <w:rPr>
          <w:rFonts w:ascii="Calibri" w:eastAsia="MS Mincho" w:hAnsi="Calibri" w:cs="Calibri"/>
          <w:noProof w:val="0"/>
          <w:sz w:val="22"/>
          <w:szCs w:val="22"/>
        </w:rPr>
      </w:pPr>
      <w:r w:rsidRPr="002247F8">
        <w:rPr>
          <w:rFonts w:ascii="Calibri" w:eastAsia="MS Mincho" w:hAnsi="Calibri" w:cs="Calibri"/>
          <w:noProof w:val="0"/>
          <w:sz w:val="22"/>
          <w:szCs w:val="22"/>
        </w:rPr>
        <w:tab/>
      </w:r>
      <w:r w:rsidRPr="002247F8">
        <w:rPr>
          <w:rFonts w:ascii="Calibri" w:eastAsia="MS Mincho" w:hAnsi="Calibri" w:cs="Calibri"/>
          <w:noProof w:val="0"/>
          <w:sz w:val="22"/>
          <w:szCs w:val="22"/>
        </w:rPr>
        <w:tab/>
      </w:r>
      <w:r w:rsidR="004E385D" w:rsidRPr="002247F8">
        <w:rPr>
          <w:rFonts w:ascii="Calibri" w:eastAsia="MS Mincho" w:hAnsi="Calibri" w:cs="Calibri"/>
          <w:noProof w:val="0"/>
          <w:sz w:val="22"/>
          <w:szCs w:val="22"/>
        </w:rPr>
        <w:tab/>
      </w:r>
      <w:r w:rsidRPr="002247F8">
        <w:rPr>
          <w:rFonts w:ascii="Calibri" w:eastAsia="MS Mincho" w:hAnsi="Calibri" w:cs="Calibri"/>
          <w:noProof w:val="0"/>
          <w:sz w:val="22"/>
          <w:szCs w:val="22"/>
        </w:rPr>
        <w:t>VS02</w:t>
      </w:r>
      <w:r w:rsidR="007523B2" w:rsidRPr="002247F8">
        <w:rPr>
          <w:rFonts w:ascii="Calibri" w:eastAsia="MS Mincho" w:hAnsi="Calibri" w:cs="Calibri"/>
          <w:noProof w:val="0"/>
          <w:sz w:val="22"/>
          <w:szCs w:val="22"/>
        </w:rPr>
        <w:t xml:space="preserve">: </w:t>
      </w:r>
      <w:r w:rsidR="007523B2" w:rsidRPr="00214190">
        <w:rPr>
          <w:rFonts w:ascii="Calibri" w:eastAsia="MS Mincho" w:hAnsi="Calibri" w:cs="Calibri"/>
          <w:noProof w:val="0"/>
          <w:sz w:val="22"/>
          <w:szCs w:val="22"/>
        </w:rPr>
        <w:t>Radi</w:t>
      </w:r>
      <w:r w:rsidR="00494B16" w:rsidRPr="00214190">
        <w:rPr>
          <w:rFonts w:ascii="Calibri" w:eastAsia="MS Mincho" w:hAnsi="Calibri" w:cs="Calibri"/>
          <w:noProof w:val="0"/>
          <w:sz w:val="22"/>
          <w:szCs w:val="22"/>
        </w:rPr>
        <w:t>atorkrets.</w:t>
      </w:r>
    </w:p>
    <w:p w14:paraId="5B3DD63E" w14:textId="77777777" w:rsidR="007523B2" w:rsidRPr="002247F8" w:rsidRDefault="000A2DA8" w:rsidP="004E385D">
      <w:pPr>
        <w:pStyle w:val="Sidhuvud"/>
        <w:tabs>
          <w:tab w:val="clear" w:pos="4536"/>
          <w:tab w:val="clear" w:pos="9072"/>
          <w:tab w:val="left" w:pos="1134"/>
          <w:tab w:val="left" w:pos="1276"/>
          <w:tab w:val="left" w:pos="1560"/>
          <w:tab w:val="left" w:pos="3119"/>
          <w:tab w:val="left" w:pos="3969"/>
          <w:tab w:val="left" w:pos="6237"/>
          <w:tab w:val="left" w:pos="7088"/>
        </w:tabs>
        <w:rPr>
          <w:rFonts w:ascii="Calibri" w:eastAsia="MS Mincho" w:hAnsi="Calibri" w:cs="Calibri"/>
          <w:noProof w:val="0"/>
          <w:sz w:val="22"/>
          <w:szCs w:val="22"/>
        </w:rPr>
      </w:pPr>
      <w:r w:rsidRPr="002247F8">
        <w:rPr>
          <w:rFonts w:ascii="Calibri" w:eastAsia="MS Mincho" w:hAnsi="Calibri" w:cs="Calibri"/>
          <w:noProof w:val="0"/>
          <w:sz w:val="22"/>
          <w:szCs w:val="22"/>
        </w:rPr>
        <w:tab/>
      </w:r>
      <w:r w:rsidRPr="002247F8">
        <w:rPr>
          <w:rFonts w:ascii="Calibri" w:eastAsia="MS Mincho" w:hAnsi="Calibri" w:cs="Calibri"/>
          <w:noProof w:val="0"/>
          <w:sz w:val="22"/>
          <w:szCs w:val="22"/>
        </w:rPr>
        <w:tab/>
      </w:r>
      <w:r w:rsidR="004E385D" w:rsidRPr="002247F8">
        <w:rPr>
          <w:rFonts w:ascii="Calibri" w:eastAsia="MS Mincho" w:hAnsi="Calibri" w:cs="Calibri"/>
          <w:noProof w:val="0"/>
          <w:sz w:val="22"/>
          <w:szCs w:val="22"/>
        </w:rPr>
        <w:tab/>
      </w:r>
      <w:r w:rsidRPr="002247F8">
        <w:rPr>
          <w:rFonts w:ascii="Calibri" w:eastAsia="MS Mincho" w:hAnsi="Calibri" w:cs="Calibri"/>
          <w:noProof w:val="0"/>
          <w:sz w:val="22"/>
          <w:szCs w:val="22"/>
        </w:rPr>
        <w:t>VV01</w:t>
      </w:r>
      <w:r w:rsidR="005C7FDF" w:rsidRPr="002247F8">
        <w:rPr>
          <w:rFonts w:ascii="Calibri" w:eastAsia="MS Mincho" w:hAnsi="Calibri" w:cs="Calibri"/>
          <w:noProof w:val="0"/>
          <w:sz w:val="22"/>
          <w:szCs w:val="22"/>
        </w:rPr>
        <w:t>: Tappvarmvatten</w:t>
      </w:r>
      <w:r w:rsidR="009744C9" w:rsidRPr="002247F8">
        <w:rPr>
          <w:rFonts w:ascii="Calibri" w:eastAsia="MS Mincho" w:hAnsi="Calibri" w:cs="Calibri"/>
          <w:noProof w:val="0"/>
          <w:sz w:val="22"/>
          <w:szCs w:val="22"/>
        </w:rPr>
        <w:t>.</w:t>
      </w:r>
      <w:r w:rsidR="005C7FDF" w:rsidRPr="002247F8">
        <w:rPr>
          <w:rFonts w:ascii="Calibri" w:eastAsia="MS Mincho" w:hAnsi="Calibri" w:cs="Calibri"/>
          <w:noProof w:val="0"/>
          <w:sz w:val="22"/>
          <w:szCs w:val="22"/>
        </w:rPr>
        <w:t xml:space="preserve"> </w:t>
      </w:r>
    </w:p>
    <w:p w14:paraId="6E50F731" w14:textId="77777777" w:rsidR="007523B2" w:rsidRDefault="007523B2" w:rsidP="004E385D">
      <w:pPr>
        <w:pStyle w:val="Sidhuvud"/>
        <w:tabs>
          <w:tab w:val="clear" w:pos="4536"/>
          <w:tab w:val="clear" w:pos="9072"/>
          <w:tab w:val="left" w:pos="1134"/>
          <w:tab w:val="left" w:pos="1276"/>
          <w:tab w:val="left" w:pos="1560"/>
          <w:tab w:val="left" w:pos="3119"/>
          <w:tab w:val="left" w:pos="3969"/>
          <w:tab w:val="left" w:pos="6237"/>
          <w:tab w:val="left" w:pos="7088"/>
        </w:tabs>
        <w:rPr>
          <w:rFonts w:ascii="Calibri" w:eastAsia="MS Mincho" w:hAnsi="Calibri" w:cs="Calibri"/>
          <w:noProof w:val="0"/>
          <w:sz w:val="22"/>
          <w:szCs w:val="22"/>
        </w:rPr>
      </w:pPr>
      <w:r w:rsidRPr="002247F8">
        <w:rPr>
          <w:rFonts w:ascii="Calibri" w:eastAsia="MS Mincho" w:hAnsi="Calibri" w:cs="Calibri"/>
          <w:noProof w:val="0"/>
          <w:sz w:val="22"/>
          <w:szCs w:val="22"/>
        </w:rPr>
        <w:tab/>
      </w:r>
      <w:r w:rsidR="004E385D" w:rsidRPr="002247F8">
        <w:rPr>
          <w:rFonts w:ascii="Calibri" w:eastAsia="MS Mincho" w:hAnsi="Calibri" w:cs="Calibri"/>
          <w:noProof w:val="0"/>
          <w:sz w:val="22"/>
          <w:szCs w:val="22"/>
        </w:rPr>
        <w:tab/>
      </w:r>
      <w:r w:rsidRPr="002247F8">
        <w:rPr>
          <w:rFonts w:ascii="Calibri" w:eastAsia="MS Mincho" w:hAnsi="Calibri" w:cs="Calibri"/>
          <w:noProof w:val="0"/>
          <w:sz w:val="22"/>
          <w:szCs w:val="22"/>
        </w:rPr>
        <w:tab/>
        <w:t>K</w:t>
      </w:r>
      <w:r w:rsidR="00F949E6" w:rsidRPr="002247F8">
        <w:rPr>
          <w:rFonts w:ascii="Calibri" w:eastAsia="MS Mincho" w:hAnsi="Calibri" w:cs="Calibri"/>
          <w:noProof w:val="0"/>
          <w:sz w:val="22"/>
          <w:szCs w:val="22"/>
        </w:rPr>
        <w:t>V0</w:t>
      </w:r>
      <w:r w:rsidR="000A2DA8" w:rsidRPr="002247F8">
        <w:rPr>
          <w:rFonts w:ascii="Calibri" w:eastAsia="MS Mincho" w:hAnsi="Calibri" w:cs="Calibri"/>
          <w:noProof w:val="0"/>
          <w:sz w:val="22"/>
          <w:szCs w:val="22"/>
        </w:rPr>
        <w:t>1</w:t>
      </w:r>
      <w:r w:rsidRPr="002247F8">
        <w:rPr>
          <w:rFonts w:ascii="Calibri" w:eastAsia="MS Mincho" w:hAnsi="Calibri" w:cs="Calibri"/>
          <w:noProof w:val="0"/>
          <w:sz w:val="22"/>
          <w:szCs w:val="22"/>
        </w:rPr>
        <w:t>: Kallvatten.</w:t>
      </w:r>
    </w:p>
    <w:p w14:paraId="3327F781" w14:textId="77777777" w:rsidR="007523B2" w:rsidRPr="002247F8" w:rsidRDefault="007523B2" w:rsidP="004E385D">
      <w:pPr>
        <w:pStyle w:val="Sidhuvud"/>
        <w:tabs>
          <w:tab w:val="clear" w:pos="4536"/>
          <w:tab w:val="clear" w:pos="9072"/>
          <w:tab w:val="left" w:pos="1134"/>
          <w:tab w:val="left" w:pos="1276"/>
          <w:tab w:val="left" w:pos="1560"/>
          <w:tab w:val="left" w:pos="3119"/>
          <w:tab w:val="left" w:pos="3969"/>
          <w:tab w:val="left" w:pos="6237"/>
          <w:tab w:val="left" w:pos="7088"/>
        </w:tabs>
        <w:rPr>
          <w:rFonts w:ascii="Calibri" w:eastAsia="MS Mincho" w:hAnsi="Calibri" w:cs="Calibri"/>
          <w:noProof w:val="0"/>
          <w:sz w:val="22"/>
          <w:szCs w:val="22"/>
        </w:rPr>
      </w:pPr>
    </w:p>
    <w:p w14:paraId="1F4EEE80" w14:textId="585AA39F" w:rsidR="007523B2" w:rsidRPr="002247F8" w:rsidRDefault="007523B2" w:rsidP="004E385D">
      <w:pPr>
        <w:pStyle w:val="Sidhuvud"/>
        <w:tabs>
          <w:tab w:val="clear" w:pos="4536"/>
          <w:tab w:val="clear" w:pos="9072"/>
          <w:tab w:val="left" w:pos="1134"/>
          <w:tab w:val="left" w:pos="1276"/>
          <w:tab w:val="left" w:pos="1560"/>
          <w:tab w:val="left" w:pos="3119"/>
          <w:tab w:val="left" w:pos="3969"/>
          <w:tab w:val="left" w:pos="6237"/>
          <w:tab w:val="left" w:pos="7088"/>
        </w:tabs>
        <w:rPr>
          <w:rFonts w:ascii="Calibri" w:eastAsia="MS Mincho" w:hAnsi="Calibri" w:cs="Calibri"/>
          <w:noProof w:val="0"/>
          <w:sz w:val="22"/>
          <w:szCs w:val="22"/>
        </w:rPr>
      </w:pPr>
      <w:r w:rsidRPr="002247F8">
        <w:rPr>
          <w:rFonts w:ascii="Calibri" w:eastAsia="MS Mincho" w:hAnsi="Calibri" w:cs="Calibri"/>
          <w:noProof w:val="0"/>
          <w:sz w:val="22"/>
          <w:szCs w:val="22"/>
        </w:rPr>
        <w:t>Apparatskåp:</w:t>
      </w:r>
      <w:r w:rsidRPr="002247F8">
        <w:rPr>
          <w:rFonts w:ascii="Calibri" w:eastAsia="MS Mincho" w:hAnsi="Calibri" w:cs="Calibri"/>
          <w:noProof w:val="0"/>
          <w:sz w:val="22"/>
          <w:szCs w:val="22"/>
        </w:rPr>
        <w:tab/>
      </w:r>
      <w:r w:rsidR="004E385D" w:rsidRPr="002247F8">
        <w:rPr>
          <w:rFonts w:ascii="Calibri" w:eastAsia="MS Mincho" w:hAnsi="Calibri" w:cs="Calibri"/>
          <w:noProof w:val="0"/>
          <w:sz w:val="22"/>
          <w:szCs w:val="22"/>
        </w:rPr>
        <w:tab/>
      </w:r>
      <w:r w:rsidR="00DB4190">
        <w:rPr>
          <w:rFonts w:ascii="Calibri" w:eastAsia="MS Mincho" w:hAnsi="Calibri" w:cs="Calibri"/>
          <w:noProof w:val="0"/>
          <w:sz w:val="22"/>
          <w:szCs w:val="22"/>
        </w:rPr>
        <w:t>0123</w:t>
      </w:r>
      <w:r w:rsidR="00F30F44" w:rsidRPr="002247F8">
        <w:rPr>
          <w:rFonts w:ascii="Calibri" w:eastAsia="MS Mincho" w:hAnsi="Calibri" w:cs="Calibri"/>
          <w:noProof w:val="0"/>
          <w:sz w:val="22"/>
          <w:szCs w:val="22"/>
        </w:rPr>
        <w:t>-</w:t>
      </w:r>
      <w:r w:rsidR="00AD6499">
        <w:rPr>
          <w:rFonts w:ascii="Calibri" w:eastAsia="MS Mincho" w:hAnsi="Calibri" w:cs="Calibri"/>
          <w:noProof w:val="0"/>
          <w:sz w:val="22"/>
          <w:szCs w:val="22"/>
        </w:rPr>
        <w:t>AS_Axxx</w:t>
      </w:r>
    </w:p>
    <w:p w14:paraId="322067C9" w14:textId="77777777" w:rsidR="007523B2" w:rsidRPr="002247F8" w:rsidRDefault="007523B2" w:rsidP="007523B2">
      <w:pPr>
        <w:pStyle w:val="Sidhuvud"/>
        <w:tabs>
          <w:tab w:val="clear" w:pos="4536"/>
          <w:tab w:val="clear" w:pos="9072"/>
          <w:tab w:val="left" w:pos="1134"/>
          <w:tab w:val="left" w:pos="1276"/>
          <w:tab w:val="left" w:pos="1560"/>
          <w:tab w:val="left" w:pos="3119"/>
          <w:tab w:val="left" w:pos="3969"/>
          <w:tab w:val="left" w:pos="6237"/>
          <w:tab w:val="left" w:pos="7088"/>
        </w:tabs>
        <w:rPr>
          <w:rFonts w:ascii="Calibri" w:eastAsia="MS Mincho" w:hAnsi="Calibri" w:cs="Calibri"/>
          <w:noProof w:val="0"/>
          <w:sz w:val="22"/>
          <w:szCs w:val="22"/>
        </w:rPr>
      </w:pPr>
      <w:r w:rsidRPr="002247F8">
        <w:rPr>
          <w:rFonts w:ascii="Calibri" w:eastAsia="MS Mincho" w:hAnsi="Calibri" w:cs="Calibri"/>
          <w:noProof w:val="0"/>
          <w:sz w:val="22"/>
          <w:szCs w:val="22"/>
        </w:rPr>
        <w:t>DUC/PLC:</w:t>
      </w:r>
      <w:r w:rsidRPr="002247F8">
        <w:rPr>
          <w:rFonts w:ascii="Calibri" w:eastAsia="MS Mincho" w:hAnsi="Calibri" w:cs="Calibri"/>
          <w:noProof w:val="0"/>
          <w:sz w:val="22"/>
          <w:szCs w:val="22"/>
        </w:rPr>
        <w:tab/>
      </w:r>
      <w:r w:rsidRPr="002247F8">
        <w:rPr>
          <w:rFonts w:ascii="Calibri" w:eastAsia="MS Mincho" w:hAnsi="Calibri" w:cs="Calibri"/>
          <w:noProof w:val="0"/>
          <w:sz w:val="22"/>
          <w:szCs w:val="22"/>
        </w:rPr>
        <w:tab/>
      </w:r>
      <w:r w:rsidRPr="002247F8">
        <w:rPr>
          <w:rFonts w:ascii="Calibri" w:eastAsia="MS Mincho" w:hAnsi="Calibri" w:cs="Calibri"/>
          <w:noProof w:val="0"/>
          <w:sz w:val="22"/>
          <w:szCs w:val="22"/>
        </w:rPr>
        <w:tab/>
      </w:r>
      <w:r w:rsidR="00DB4190">
        <w:rPr>
          <w:rFonts w:ascii="Calibri" w:eastAsia="MS Mincho" w:hAnsi="Calibri" w:cs="Calibri"/>
          <w:noProof w:val="0"/>
          <w:sz w:val="22"/>
          <w:szCs w:val="22"/>
        </w:rPr>
        <w:t>0123Axxx</w:t>
      </w:r>
      <w:r w:rsidRPr="002247F8">
        <w:rPr>
          <w:rFonts w:ascii="Calibri" w:eastAsia="MS Mincho" w:hAnsi="Calibri" w:cs="Calibri"/>
          <w:noProof w:val="0"/>
          <w:sz w:val="22"/>
          <w:szCs w:val="22"/>
        </w:rPr>
        <w:t>D</w:t>
      </w:r>
      <w:r w:rsidR="00F2127D" w:rsidRPr="002247F8">
        <w:rPr>
          <w:rFonts w:ascii="Calibri" w:eastAsia="MS Mincho" w:hAnsi="Calibri" w:cs="Calibri"/>
          <w:noProof w:val="0"/>
          <w:sz w:val="22"/>
          <w:szCs w:val="22"/>
        </w:rPr>
        <w:t>xxx</w:t>
      </w:r>
    </w:p>
    <w:p w14:paraId="203A6835" w14:textId="77777777" w:rsidR="00F949E6" w:rsidRPr="00A8094A" w:rsidRDefault="00F949E6" w:rsidP="004E385D">
      <w:pPr>
        <w:pStyle w:val="Sidhuvud"/>
        <w:tabs>
          <w:tab w:val="clear" w:pos="4536"/>
          <w:tab w:val="clear" w:pos="9072"/>
          <w:tab w:val="left" w:pos="1134"/>
          <w:tab w:val="left" w:pos="1276"/>
          <w:tab w:val="left" w:pos="1560"/>
          <w:tab w:val="left" w:pos="3119"/>
          <w:tab w:val="left" w:pos="3969"/>
          <w:tab w:val="left" w:pos="6237"/>
          <w:tab w:val="left" w:pos="7088"/>
        </w:tabs>
        <w:rPr>
          <w:rFonts w:ascii="Calibri" w:eastAsia="MS Mincho" w:hAnsi="Calibri" w:cs="Calibri"/>
          <w:noProof w:val="0"/>
          <w:sz w:val="22"/>
          <w:szCs w:val="22"/>
        </w:rPr>
      </w:pPr>
    </w:p>
    <w:p w14:paraId="087E5E45" w14:textId="77777777" w:rsidR="00A806D1" w:rsidRDefault="00A806D1" w:rsidP="00AE2301">
      <w:pPr>
        <w:pStyle w:val="Lista"/>
        <w:rPr>
          <w:rFonts w:ascii="Calibri" w:hAnsi="Calibri" w:cs="Calibri"/>
          <w:b/>
          <w:noProof w:val="0"/>
          <w:sz w:val="28"/>
          <w:szCs w:val="28"/>
          <w:u w:val="single"/>
        </w:rPr>
      </w:pPr>
    </w:p>
    <w:p w14:paraId="72F33ABB" w14:textId="77777777" w:rsidR="007523B2" w:rsidRPr="00AE2301" w:rsidRDefault="00407BDC" w:rsidP="00234474">
      <w:pPr>
        <w:rPr>
          <w:rFonts w:ascii="Calibri" w:hAnsi="Calibri" w:cs="Calibri"/>
          <w:b/>
          <w:noProof w:val="0"/>
          <w:sz w:val="28"/>
          <w:szCs w:val="28"/>
          <w:u w:val="single"/>
        </w:rPr>
      </w:pPr>
      <w:r>
        <w:rPr>
          <w:rFonts w:ascii="Calibri" w:hAnsi="Calibri" w:cs="Calibri"/>
          <w:b/>
          <w:noProof w:val="0"/>
          <w:sz w:val="28"/>
          <w:szCs w:val="28"/>
          <w:u w:val="single"/>
        </w:rPr>
        <w:br w:type="page"/>
      </w:r>
      <w:r w:rsidR="007523B2" w:rsidRPr="00AE2301">
        <w:rPr>
          <w:rFonts w:ascii="Calibri" w:hAnsi="Calibri" w:cs="Calibri"/>
          <w:b/>
          <w:noProof w:val="0"/>
          <w:sz w:val="28"/>
          <w:szCs w:val="28"/>
          <w:u w:val="single"/>
        </w:rPr>
        <w:lastRenderedPageBreak/>
        <w:t>VÄRMEKRETS VS0</w:t>
      </w:r>
      <w:r w:rsidR="00E8439B" w:rsidRPr="00AE2301">
        <w:rPr>
          <w:rFonts w:ascii="Calibri" w:hAnsi="Calibri" w:cs="Calibri"/>
          <w:b/>
          <w:noProof w:val="0"/>
          <w:sz w:val="28"/>
          <w:szCs w:val="28"/>
          <w:u w:val="single"/>
        </w:rPr>
        <w:t>1</w:t>
      </w:r>
    </w:p>
    <w:p w14:paraId="78210494" w14:textId="77777777" w:rsidR="007523B2" w:rsidRPr="00AE2301" w:rsidRDefault="007523B2" w:rsidP="007523B2">
      <w:pPr>
        <w:pStyle w:val="Lista"/>
        <w:rPr>
          <w:rFonts w:ascii="Calibri" w:hAnsi="Calibri" w:cs="Calibri"/>
          <w:b/>
          <w:noProof w:val="0"/>
          <w:sz w:val="28"/>
          <w:szCs w:val="28"/>
          <w:u w:val="single"/>
        </w:rPr>
      </w:pPr>
    </w:p>
    <w:p w14:paraId="25B98A4B" w14:textId="77777777" w:rsidR="007523B2" w:rsidRPr="004E385D" w:rsidRDefault="007523B2" w:rsidP="007523B2">
      <w:pPr>
        <w:pStyle w:val="Lista"/>
        <w:rPr>
          <w:rFonts w:ascii="Calibri" w:hAnsi="Calibri" w:cs="Calibri"/>
          <w:b/>
          <w:noProof w:val="0"/>
          <w:szCs w:val="24"/>
        </w:rPr>
      </w:pPr>
      <w:r w:rsidRPr="004E385D">
        <w:rPr>
          <w:rFonts w:ascii="Calibri" w:hAnsi="Calibri" w:cs="Calibri"/>
          <w:b/>
          <w:noProof w:val="0"/>
          <w:szCs w:val="24"/>
        </w:rPr>
        <w:t>STYRNING</w:t>
      </w:r>
    </w:p>
    <w:p w14:paraId="59FB21B5" w14:textId="77777777" w:rsidR="007523B2" w:rsidRPr="00537F24" w:rsidRDefault="007523B2" w:rsidP="007523B2">
      <w:pPr>
        <w:rPr>
          <w:rFonts w:cs="Arial"/>
          <w:b/>
          <w:sz w:val="22"/>
          <w:szCs w:val="22"/>
        </w:rPr>
      </w:pPr>
    </w:p>
    <w:p w14:paraId="1248FB04" w14:textId="77777777" w:rsidR="007523B2" w:rsidRPr="004E385D" w:rsidRDefault="007523B2" w:rsidP="007523B2">
      <w:pPr>
        <w:pStyle w:val="Lista"/>
        <w:rPr>
          <w:rFonts w:ascii="Calibri" w:hAnsi="Calibri" w:cs="Calibri"/>
          <w:b/>
          <w:noProof w:val="0"/>
          <w:sz w:val="22"/>
          <w:szCs w:val="22"/>
        </w:rPr>
      </w:pPr>
      <w:bookmarkStart w:id="0" w:name="_Hlk26964970"/>
      <w:r w:rsidRPr="004E385D">
        <w:rPr>
          <w:rFonts w:ascii="Calibri" w:hAnsi="Calibri" w:cs="Calibri"/>
          <w:b/>
          <w:noProof w:val="0"/>
          <w:sz w:val="22"/>
          <w:szCs w:val="22"/>
        </w:rPr>
        <w:t>Pumpstyrning</w:t>
      </w:r>
    </w:p>
    <w:p w14:paraId="6CCEC9C4" w14:textId="3BA50DCC" w:rsidR="00386EC6" w:rsidRDefault="005F5EC4" w:rsidP="00CF5E46">
      <w:pPr>
        <w:pStyle w:val="Rubrik5"/>
        <w:rPr>
          <w:rFonts w:ascii="Calibri" w:hAnsi="Calibri" w:cs="Calibri"/>
          <w:b w:val="0"/>
          <w:noProof w:val="0"/>
          <w:sz w:val="22"/>
          <w:szCs w:val="22"/>
          <w:u w:val="none"/>
        </w:rPr>
      </w:pPr>
      <w:r w:rsidRPr="005F5EC4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Cirkulationspump </w:t>
      </w:r>
      <w:r w:rsidR="00302F83">
        <w:rPr>
          <w:rFonts w:ascii="Calibri" w:hAnsi="Calibri" w:cs="Calibri"/>
          <w:b w:val="0"/>
          <w:noProof w:val="0"/>
          <w:sz w:val="22"/>
          <w:szCs w:val="22"/>
          <w:u w:val="none"/>
        </w:rPr>
        <w:t>VS01-</w:t>
      </w:r>
      <w:r w:rsidRPr="005F5EC4">
        <w:rPr>
          <w:rFonts w:ascii="Calibri" w:hAnsi="Calibri" w:cs="Calibri"/>
          <w:b w:val="0"/>
          <w:noProof w:val="0"/>
          <w:sz w:val="22"/>
          <w:szCs w:val="22"/>
          <w:u w:val="none"/>
        </w:rPr>
        <w:t>P1 är i drift då någon av undershunt</w:t>
      </w:r>
      <w:r w:rsidRPr="00A806D1">
        <w:rPr>
          <w:rFonts w:ascii="Calibri" w:hAnsi="Calibri" w:cs="Calibri"/>
          <w:b w:val="0"/>
          <w:noProof w:val="0"/>
          <w:sz w:val="22"/>
          <w:szCs w:val="22"/>
          <w:u w:val="none"/>
        </w:rPr>
        <w:t>ar</w:t>
      </w:r>
      <w:r w:rsidR="00A934EE">
        <w:rPr>
          <w:rFonts w:ascii="Calibri" w:hAnsi="Calibri" w:cs="Calibri"/>
          <w:b w:val="0"/>
          <w:noProof w:val="0"/>
          <w:sz w:val="22"/>
          <w:szCs w:val="22"/>
          <w:u w:val="none"/>
        </w:rPr>
        <w:t>nas pumpar</w:t>
      </w:r>
      <w:r w:rsidRPr="00A806D1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 är</w:t>
      </w:r>
      <w:r w:rsidRPr="005F5EC4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 i drift</w:t>
      </w:r>
      <w:r w:rsidR="00A934EE">
        <w:rPr>
          <w:rFonts w:ascii="Calibri" w:hAnsi="Calibri" w:cs="Calibri"/>
          <w:b w:val="0"/>
          <w:noProof w:val="0"/>
          <w:sz w:val="22"/>
          <w:szCs w:val="22"/>
          <w:u w:val="none"/>
        </w:rPr>
        <w:t>.</w:t>
      </w:r>
      <w:r w:rsidR="001D0D2D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 </w:t>
      </w:r>
      <w:r w:rsidRPr="005F5EC4">
        <w:rPr>
          <w:rFonts w:ascii="Calibri" w:hAnsi="Calibri" w:cs="Calibri"/>
          <w:b w:val="0"/>
          <w:noProof w:val="0"/>
          <w:sz w:val="22"/>
          <w:szCs w:val="22"/>
          <w:u w:val="none"/>
        </w:rPr>
        <w:t>Motionskörning sker via tidsschema i DUC/PLC.</w:t>
      </w:r>
      <w:r w:rsidR="00DB4190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 </w:t>
      </w:r>
      <w:r w:rsidR="00386EC6"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Efter motionskörning av pump motioneras även styrventil VS0</w:t>
      </w:r>
      <w:r w:rsidR="00E8439B"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1</w:t>
      </w:r>
      <w:r w:rsidR="00386EC6"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-SV11.</w:t>
      </w:r>
    </w:p>
    <w:p w14:paraId="541F4888" w14:textId="77777777" w:rsidR="006E31DE" w:rsidRDefault="006E31DE" w:rsidP="006E31DE">
      <w:pPr>
        <w:rPr>
          <w:rFonts w:ascii="Calibri" w:eastAsia="MS Mincho" w:hAnsi="Calibri" w:cs="Calibri"/>
          <w:sz w:val="22"/>
          <w:szCs w:val="22"/>
        </w:rPr>
      </w:pPr>
      <w:r>
        <w:rPr>
          <w:rFonts w:ascii="Calibri" w:eastAsia="MS Mincho" w:hAnsi="Calibri" w:cs="Calibri"/>
          <w:sz w:val="22"/>
          <w:szCs w:val="22"/>
        </w:rPr>
        <w:t>Vid fel på utomhusgivare ska pump</w:t>
      </w:r>
      <w:r w:rsidR="00DB4190">
        <w:rPr>
          <w:rFonts w:ascii="Calibri" w:eastAsia="MS Mincho" w:hAnsi="Calibri" w:cs="Calibri"/>
          <w:sz w:val="22"/>
          <w:szCs w:val="22"/>
        </w:rPr>
        <w:t>en</w:t>
      </w:r>
      <w:r>
        <w:rPr>
          <w:rFonts w:ascii="Calibri" w:eastAsia="MS Mincho" w:hAnsi="Calibri" w:cs="Calibri"/>
          <w:sz w:val="22"/>
          <w:szCs w:val="22"/>
        </w:rPr>
        <w:t xml:space="preserve"> starta.</w:t>
      </w:r>
    </w:p>
    <w:bookmarkEnd w:id="0"/>
    <w:p w14:paraId="4F2E6BA3" w14:textId="77777777" w:rsidR="005D34A4" w:rsidRDefault="005D34A4" w:rsidP="007523B2">
      <w:pPr>
        <w:pStyle w:val="Lista"/>
        <w:rPr>
          <w:rFonts w:ascii="Arial" w:hAnsi="Arial" w:cs="Arial"/>
          <w:sz w:val="28"/>
          <w:szCs w:val="28"/>
        </w:rPr>
      </w:pPr>
    </w:p>
    <w:p w14:paraId="42E42B13" w14:textId="77777777" w:rsidR="007523B2" w:rsidRPr="00AE2301" w:rsidRDefault="007523B2" w:rsidP="007523B2">
      <w:pPr>
        <w:pStyle w:val="Lista"/>
        <w:rPr>
          <w:rFonts w:ascii="Calibri" w:hAnsi="Calibri" w:cs="Calibri"/>
          <w:b/>
          <w:noProof w:val="0"/>
          <w:szCs w:val="24"/>
        </w:rPr>
      </w:pPr>
      <w:r w:rsidRPr="00AE2301">
        <w:rPr>
          <w:rFonts w:ascii="Calibri" w:hAnsi="Calibri" w:cs="Calibri"/>
          <w:b/>
          <w:noProof w:val="0"/>
          <w:szCs w:val="24"/>
        </w:rPr>
        <w:t>REGLERING</w:t>
      </w:r>
    </w:p>
    <w:p w14:paraId="46555018" w14:textId="77777777" w:rsidR="007523B2" w:rsidRPr="00537F24" w:rsidRDefault="007523B2" w:rsidP="007523B2">
      <w:pPr>
        <w:pStyle w:val="Lista"/>
        <w:rPr>
          <w:rFonts w:ascii="Arial" w:hAnsi="Arial" w:cs="Arial"/>
          <w:sz w:val="28"/>
          <w:szCs w:val="28"/>
        </w:rPr>
      </w:pPr>
    </w:p>
    <w:p w14:paraId="51EE7A8A" w14:textId="77777777" w:rsidR="007523B2" w:rsidRPr="004E385D" w:rsidRDefault="007523B2" w:rsidP="007523B2">
      <w:pPr>
        <w:pStyle w:val="Lista"/>
        <w:rPr>
          <w:rFonts w:ascii="Calibri" w:hAnsi="Calibri" w:cs="Calibri"/>
          <w:b/>
          <w:noProof w:val="0"/>
          <w:sz w:val="22"/>
          <w:szCs w:val="22"/>
        </w:rPr>
      </w:pPr>
      <w:r w:rsidRPr="004E385D">
        <w:rPr>
          <w:rFonts w:ascii="Calibri" w:hAnsi="Calibri" w:cs="Calibri"/>
          <w:b/>
          <w:noProof w:val="0"/>
          <w:sz w:val="22"/>
          <w:szCs w:val="22"/>
        </w:rPr>
        <w:t>Temperatur</w:t>
      </w:r>
    </w:p>
    <w:p w14:paraId="44DFE775" w14:textId="77777777" w:rsidR="007523B2" w:rsidRPr="00CF5E46" w:rsidRDefault="007523B2" w:rsidP="00CF5E46">
      <w:pPr>
        <w:pStyle w:val="Rubrik5"/>
        <w:rPr>
          <w:rFonts w:ascii="Calibri" w:hAnsi="Calibri" w:cs="Calibri"/>
          <w:b w:val="0"/>
          <w:noProof w:val="0"/>
          <w:sz w:val="22"/>
          <w:szCs w:val="22"/>
          <w:u w:val="none"/>
        </w:rPr>
      </w:pPr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Temperaturgivare </w:t>
      </w:r>
      <w:r w:rsidR="00F949E6"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VS0</w:t>
      </w:r>
      <w:r w:rsidR="00E8439B"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1</w:t>
      </w:r>
      <w:r w:rsidR="00F949E6"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-</w:t>
      </w:r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GT11, placerad i framledningen, reglerar via DUC</w:t>
      </w:r>
      <w:r w:rsidR="00F949E6"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/PLC</w:t>
      </w:r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 ställdon för ventil </w:t>
      </w:r>
      <w:r w:rsidR="00F949E6"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VS0</w:t>
      </w:r>
      <w:r w:rsidR="00E8439B"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1</w:t>
      </w:r>
      <w:r w:rsidR="00F949E6"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-</w:t>
      </w:r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SV11</w:t>
      </w:r>
      <w:r w:rsidR="00DC2A27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 </w:t>
      </w:r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så att beräknat </w:t>
      </w:r>
      <w:proofErr w:type="spellStart"/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börvärde</w:t>
      </w:r>
      <w:proofErr w:type="spellEnd"/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 enligt kurva erhålls. Kurvan har 4st brytpunkter och planar ut vid övre</w:t>
      </w:r>
      <w:r w:rsidR="00643910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 resp. nedre brytpunkt.</w:t>
      </w:r>
    </w:p>
    <w:p w14:paraId="5CBF5FD9" w14:textId="77777777" w:rsidR="007523B2" w:rsidRPr="00CF5E46" w:rsidRDefault="007523B2" w:rsidP="00CF5E46">
      <w:pPr>
        <w:pStyle w:val="Rubrik5"/>
        <w:rPr>
          <w:rFonts w:ascii="Calibri" w:hAnsi="Calibri" w:cs="Calibri"/>
          <w:b w:val="0"/>
          <w:noProof w:val="0"/>
          <w:sz w:val="22"/>
          <w:szCs w:val="22"/>
          <w:u w:val="none"/>
        </w:rPr>
      </w:pPr>
    </w:p>
    <w:p w14:paraId="34CCFAB3" w14:textId="77777777" w:rsidR="007523B2" w:rsidRPr="00CF5E46" w:rsidRDefault="007523B2" w:rsidP="00CF5E46">
      <w:pPr>
        <w:pStyle w:val="Rubrik5"/>
        <w:rPr>
          <w:rFonts w:ascii="Calibri" w:hAnsi="Calibri" w:cs="Calibri"/>
          <w:b w:val="0"/>
          <w:noProof w:val="0"/>
          <w:sz w:val="22"/>
          <w:szCs w:val="22"/>
          <w:u w:val="none"/>
        </w:rPr>
      </w:pPr>
      <w:proofErr w:type="spellStart"/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Framledningsbörvärdet</w:t>
      </w:r>
      <w:proofErr w:type="spellEnd"/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 beräknas av:</w:t>
      </w:r>
    </w:p>
    <w:p w14:paraId="36BA69F6" w14:textId="77777777" w:rsidR="00F949E6" w:rsidRPr="00CF5E46" w:rsidRDefault="00F949E6" w:rsidP="00CF5E46">
      <w:pPr>
        <w:pStyle w:val="Rubrik5"/>
        <w:rPr>
          <w:rFonts w:ascii="Calibri" w:hAnsi="Calibri" w:cs="Calibri"/>
          <w:b w:val="0"/>
          <w:noProof w:val="0"/>
          <w:sz w:val="22"/>
          <w:szCs w:val="22"/>
          <w:u w:val="none"/>
        </w:rPr>
      </w:pPr>
    </w:p>
    <w:p w14:paraId="287FE067" w14:textId="77777777" w:rsidR="007523B2" w:rsidRPr="00CF5E46" w:rsidRDefault="007523B2" w:rsidP="00CF5E46">
      <w:pPr>
        <w:pStyle w:val="Rubrik5"/>
        <w:rPr>
          <w:rFonts w:ascii="Calibri" w:hAnsi="Calibri" w:cs="Calibri"/>
          <w:b w:val="0"/>
          <w:noProof w:val="0"/>
          <w:sz w:val="22"/>
          <w:szCs w:val="22"/>
          <w:u w:val="none"/>
        </w:rPr>
      </w:pPr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• Kurva mot utomhustemperatur</w:t>
      </w:r>
    </w:p>
    <w:p w14:paraId="4CD0A7AF" w14:textId="77777777" w:rsidR="007523B2" w:rsidRPr="00CF5E46" w:rsidRDefault="007523B2" w:rsidP="00CF5E46">
      <w:pPr>
        <w:pStyle w:val="Rubrik5"/>
        <w:rPr>
          <w:rFonts w:ascii="Calibri" w:hAnsi="Calibri" w:cs="Calibri"/>
          <w:b w:val="0"/>
          <w:noProof w:val="0"/>
          <w:sz w:val="22"/>
          <w:szCs w:val="22"/>
          <w:u w:val="none"/>
        </w:rPr>
      </w:pPr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• Parallellförskjutning</w:t>
      </w:r>
    </w:p>
    <w:p w14:paraId="7BBDBD5C" w14:textId="77777777" w:rsidR="00F30F44" w:rsidRPr="00CF5E46" w:rsidRDefault="00F30F44" w:rsidP="00CF5E46">
      <w:pPr>
        <w:pStyle w:val="Rubrik5"/>
        <w:rPr>
          <w:rFonts w:ascii="Calibri" w:hAnsi="Calibri" w:cs="Calibri"/>
          <w:b w:val="0"/>
          <w:noProof w:val="0"/>
          <w:sz w:val="22"/>
          <w:szCs w:val="22"/>
          <w:u w:val="none"/>
        </w:rPr>
      </w:pPr>
    </w:p>
    <w:p w14:paraId="39167BFE" w14:textId="6EF4A6D3" w:rsidR="007523B2" w:rsidRPr="00CF5E46" w:rsidRDefault="00F30F44" w:rsidP="00CF5E46">
      <w:pPr>
        <w:pStyle w:val="Rubrik5"/>
        <w:rPr>
          <w:rFonts w:ascii="Calibri" w:hAnsi="Calibri" w:cs="Calibri"/>
          <w:b w:val="0"/>
          <w:noProof w:val="0"/>
          <w:sz w:val="22"/>
          <w:szCs w:val="22"/>
          <w:u w:val="none"/>
        </w:rPr>
      </w:pPr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Utetemperaturkompensering sker via temperaturgivaren </w:t>
      </w:r>
      <w:r w:rsidR="00BB5A6D">
        <w:rPr>
          <w:rFonts w:ascii="Calibri" w:hAnsi="Calibri" w:cs="Calibri"/>
          <w:b w:val="0"/>
          <w:noProof w:val="0"/>
          <w:sz w:val="22"/>
          <w:szCs w:val="22"/>
          <w:u w:val="none"/>
        </w:rPr>
        <w:t>AS_Axxx</w:t>
      </w:r>
      <w:r w:rsidR="00E86911">
        <w:rPr>
          <w:rFonts w:ascii="Calibri" w:hAnsi="Calibri" w:cs="Calibri"/>
          <w:b w:val="0"/>
          <w:noProof w:val="0"/>
          <w:sz w:val="22"/>
          <w:szCs w:val="22"/>
          <w:u w:val="none"/>
        </w:rPr>
        <w:t>-GT3</w:t>
      </w:r>
      <w:r w:rsidR="00F279EA">
        <w:rPr>
          <w:rFonts w:ascii="Calibri" w:hAnsi="Calibri" w:cs="Calibri"/>
          <w:b w:val="0"/>
          <w:noProof w:val="0"/>
          <w:sz w:val="22"/>
          <w:szCs w:val="22"/>
          <w:u w:val="none"/>
        </w:rPr>
        <w:t>U</w:t>
      </w:r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 som påverkar reglerkurvan.</w:t>
      </w:r>
    </w:p>
    <w:p w14:paraId="2E9F85A2" w14:textId="77777777" w:rsidR="00F30F44" w:rsidRDefault="00F30F44" w:rsidP="007523B2">
      <w:pPr>
        <w:pStyle w:val="Lista"/>
        <w:rPr>
          <w:rFonts w:ascii="Arial" w:hAnsi="Arial" w:cs="Arial"/>
          <w:b/>
          <w:sz w:val="22"/>
          <w:szCs w:val="22"/>
        </w:rPr>
      </w:pPr>
    </w:p>
    <w:p w14:paraId="38D660D5" w14:textId="77777777" w:rsidR="007523B2" w:rsidRPr="00924424" w:rsidRDefault="007523B2" w:rsidP="007523B2">
      <w:pPr>
        <w:pStyle w:val="Lista"/>
        <w:rPr>
          <w:rFonts w:ascii="Calibri" w:hAnsi="Calibri" w:cs="Calibri"/>
          <w:b/>
          <w:noProof w:val="0"/>
          <w:sz w:val="22"/>
          <w:szCs w:val="22"/>
        </w:rPr>
      </w:pPr>
      <w:r w:rsidRPr="00924424">
        <w:rPr>
          <w:rFonts w:ascii="Calibri" w:hAnsi="Calibri" w:cs="Calibri"/>
          <w:b/>
          <w:noProof w:val="0"/>
          <w:sz w:val="22"/>
          <w:szCs w:val="22"/>
        </w:rPr>
        <w:t>Tryckreglering</w:t>
      </w:r>
    </w:p>
    <w:p w14:paraId="134DA213" w14:textId="77777777" w:rsidR="007523B2" w:rsidRPr="00CF5E46" w:rsidRDefault="007523B2" w:rsidP="00CF5E46">
      <w:pPr>
        <w:pStyle w:val="Rubrik5"/>
        <w:rPr>
          <w:rFonts w:ascii="Calibri" w:hAnsi="Calibri" w:cs="Calibri"/>
          <w:b w:val="0"/>
          <w:noProof w:val="0"/>
          <w:sz w:val="22"/>
          <w:szCs w:val="22"/>
          <w:u w:val="none"/>
        </w:rPr>
      </w:pPr>
      <w:r w:rsidRPr="00924424">
        <w:rPr>
          <w:rFonts w:ascii="Calibri" w:hAnsi="Calibri" w:cs="Calibri"/>
          <w:b w:val="0"/>
          <w:noProof w:val="0"/>
          <w:sz w:val="22"/>
          <w:szCs w:val="22"/>
          <w:u w:val="none"/>
        </w:rPr>
        <w:t>Tryckgivare styr via intern regulator varvtalet på cirkulationspump</w:t>
      </w:r>
      <w:r w:rsidR="00924424" w:rsidRPr="00924424">
        <w:rPr>
          <w:rFonts w:ascii="Calibri" w:hAnsi="Calibri" w:cs="Calibri"/>
          <w:b w:val="0"/>
          <w:noProof w:val="0"/>
          <w:sz w:val="22"/>
          <w:szCs w:val="22"/>
          <w:u w:val="none"/>
        </w:rPr>
        <w:t>en</w:t>
      </w:r>
      <w:r w:rsidR="00F30F44" w:rsidRPr="00924424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 VS0</w:t>
      </w:r>
      <w:r w:rsidR="00E8439B" w:rsidRPr="00924424">
        <w:rPr>
          <w:rFonts w:ascii="Calibri" w:hAnsi="Calibri" w:cs="Calibri"/>
          <w:b w:val="0"/>
          <w:noProof w:val="0"/>
          <w:sz w:val="22"/>
          <w:szCs w:val="22"/>
          <w:u w:val="none"/>
        </w:rPr>
        <w:t>1</w:t>
      </w:r>
      <w:r w:rsidR="00F30F44" w:rsidRPr="00924424">
        <w:rPr>
          <w:rFonts w:ascii="Calibri" w:hAnsi="Calibri" w:cs="Calibri"/>
          <w:b w:val="0"/>
          <w:noProof w:val="0"/>
          <w:sz w:val="22"/>
          <w:szCs w:val="22"/>
          <w:u w:val="none"/>
        </w:rPr>
        <w:t>-P1</w:t>
      </w:r>
      <w:r w:rsidRPr="00924424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 så att inställt konstanttryck erhålls.</w:t>
      </w:r>
    </w:p>
    <w:p w14:paraId="244F6C73" w14:textId="77777777" w:rsidR="00924424" w:rsidRDefault="00924424" w:rsidP="007523B2">
      <w:pPr>
        <w:pStyle w:val="Lista"/>
        <w:rPr>
          <w:rFonts w:ascii="Calibri" w:hAnsi="Calibri" w:cs="Calibri"/>
          <w:b/>
          <w:noProof w:val="0"/>
          <w:szCs w:val="24"/>
        </w:rPr>
      </w:pPr>
    </w:p>
    <w:p w14:paraId="16003E70" w14:textId="77777777" w:rsidR="007523B2" w:rsidRPr="00AE2301" w:rsidRDefault="007523B2" w:rsidP="007523B2">
      <w:pPr>
        <w:pStyle w:val="Lista"/>
        <w:rPr>
          <w:rFonts w:ascii="Calibri" w:hAnsi="Calibri" w:cs="Calibri"/>
          <w:b/>
          <w:noProof w:val="0"/>
          <w:szCs w:val="24"/>
        </w:rPr>
      </w:pPr>
      <w:r w:rsidRPr="00AE2301">
        <w:rPr>
          <w:rFonts w:ascii="Calibri" w:hAnsi="Calibri" w:cs="Calibri"/>
          <w:b/>
          <w:noProof w:val="0"/>
          <w:szCs w:val="24"/>
        </w:rPr>
        <w:t>SKYDD</w:t>
      </w:r>
    </w:p>
    <w:p w14:paraId="22680D2E" w14:textId="77777777" w:rsidR="00F30F44" w:rsidRPr="007B6859" w:rsidRDefault="00F30F44" w:rsidP="00F30F44">
      <w:pPr>
        <w:pStyle w:val="Lista"/>
        <w:rPr>
          <w:rFonts w:ascii="Arial" w:hAnsi="Arial" w:cs="Arial"/>
          <w:b/>
          <w:bCs/>
          <w:sz w:val="22"/>
          <w:szCs w:val="22"/>
        </w:rPr>
      </w:pPr>
    </w:p>
    <w:p w14:paraId="0CCE63EC" w14:textId="77777777" w:rsidR="007523B2" w:rsidRPr="004E385D" w:rsidRDefault="007523B2" w:rsidP="007523B2">
      <w:pPr>
        <w:pStyle w:val="Lista"/>
        <w:rPr>
          <w:rFonts w:ascii="Calibri" w:hAnsi="Calibri" w:cs="Calibri"/>
          <w:b/>
          <w:noProof w:val="0"/>
          <w:sz w:val="22"/>
          <w:szCs w:val="22"/>
        </w:rPr>
      </w:pPr>
      <w:r w:rsidRPr="004E385D">
        <w:rPr>
          <w:rFonts w:ascii="Calibri" w:hAnsi="Calibri" w:cs="Calibri"/>
          <w:b/>
          <w:noProof w:val="0"/>
          <w:sz w:val="22"/>
          <w:szCs w:val="22"/>
        </w:rPr>
        <w:t>Avvikelselarm</w:t>
      </w:r>
    </w:p>
    <w:p w14:paraId="64DC0FC7" w14:textId="77777777" w:rsidR="007523B2" w:rsidRDefault="007523B2" w:rsidP="00CF5E46">
      <w:pPr>
        <w:pStyle w:val="Rubrik5"/>
        <w:rPr>
          <w:rFonts w:ascii="Calibri" w:hAnsi="Calibri" w:cs="Calibri"/>
          <w:b w:val="0"/>
          <w:noProof w:val="0"/>
          <w:sz w:val="22"/>
          <w:szCs w:val="22"/>
          <w:u w:val="none"/>
        </w:rPr>
      </w:pPr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Larm utlöses om mätvärde för reglerande givare avviker från </w:t>
      </w:r>
      <w:proofErr w:type="spellStart"/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börvärdet</w:t>
      </w:r>
      <w:proofErr w:type="spellEnd"/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. Avvikelsens storlek och tidsfördröjning är individuellt</w:t>
      </w:r>
      <w:r w:rsidR="005B3EE4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 </w:t>
      </w:r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inställbar i DUC/PLC för reglerande givare. Avvikelselarm blockeras vid pumpstopp.</w:t>
      </w:r>
    </w:p>
    <w:p w14:paraId="6956243A" w14:textId="77777777" w:rsidR="001E2334" w:rsidRDefault="001E2334" w:rsidP="001E2334">
      <w:pPr>
        <w:pStyle w:val="Lista"/>
        <w:rPr>
          <w:rFonts w:ascii="Calibri" w:hAnsi="Calibri" w:cs="Calibri"/>
          <w:b/>
          <w:noProof w:val="0"/>
          <w:sz w:val="22"/>
          <w:szCs w:val="22"/>
        </w:rPr>
      </w:pPr>
    </w:p>
    <w:p w14:paraId="28B8A43B" w14:textId="77777777" w:rsidR="007523B2" w:rsidRPr="00AE2301" w:rsidRDefault="007523B2" w:rsidP="00AE2301">
      <w:pPr>
        <w:pStyle w:val="Lista"/>
        <w:rPr>
          <w:rFonts w:ascii="Calibri" w:hAnsi="Calibri" w:cs="Calibri"/>
          <w:b/>
          <w:noProof w:val="0"/>
          <w:szCs w:val="24"/>
        </w:rPr>
      </w:pPr>
      <w:r w:rsidRPr="00AE2301">
        <w:rPr>
          <w:rFonts w:ascii="Calibri" w:hAnsi="Calibri" w:cs="Calibri"/>
          <w:b/>
          <w:noProof w:val="0"/>
          <w:szCs w:val="24"/>
        </w:rPr>
        <w:t>MÄTNING</w:t>
      </w:r>
    </w:p>
    <w:p w14:paraId="4E813922" w14:textId="77777777" w:rsidR="00220EF7" w:rsidRPr="007B6859" w:rsidRDefault="00220EF7" w:rsidP="007523B2">
      <w:pPr>
        <w:tabs>
          <w:tab w:val="left" w:pos="2835"/>
          <w:tab w:val="left" w:pos="3969"/>
          <w:tab w:val="left" w:pos="6237"/>
          <w:tab w:val="left" w:pos="7088"/>
        </w:tabs>
        <w:rPr>
          <w:b/>
          <w:sz w:val="22"/>
          <w:szCs w:val="22"/>
          <w:u w:val="single"/>
        </w:rPr>
      </w:pPr>
    </w:p>
    <w:p w14:paraId="4E79B50D" w14:textId="197EF05C" w:rsidR="007523B2" w:rsidRPr="004E385D" w:rsidRDefault="007523B2" w:rsidP="004E385D">
      <w:pPr>
        <w:pStyle w:val="Lista"/>
        <w:rPr>
          <w:rFonts w:ascii="Calibri" w:hAnsi="Calibri" w:cs="Calibri"/>
          <w:b/>
          <w:noProof w:val="0"/>
          <w:sz w:val="22"/>
          <w:szCs w:val="22"/>
        </w:rPr>
      </w:pPr>
      <w:r w:rsidRPr="004E385D">
        <w:rPr>
          <w:rFonts w:ascii="Calibri" w:hAnsi="Calibri" w:cs="Calibri"/>
          <w:b/>
          <w:noProof w:val="0"/>
          <w:sz w:val="22"/>
          <w:szCs w:val="22"/>
        </w:rPr>
        <w:t>Energiberäkning</w:t>
      </w:r>
      <w:r w:rsidR="00220EF7">
        <w:rPr>
          <w:rFonts w:ascii="Calibri" w:hAnsi="Calibri" w:cs="Calibri"/>
          <w:b/>
          <w:noProof w:val="0"/>
          <w:sz w:val="22"/>
          <w:szCs w:val="22"/>
        </w:rPr>
        <w:t xml:space="preserve"> </w:t>
      </w:r>
    </w:p>
    <w:p w14:paraId="2739851F" w14:textId="716118BF" w:rsidR="007523B2" w:rsidRDefault="007523B2" w:rsidP="00CF5E46">
      <w:pPr>
        <w:pStyle w:val="Rubrik5"/>
        <w:rPr>
          <w:rFonts w:ascii="Calibri" w:hAnsi="Calibri" w:cs="Calibri"/>
          <w:b w:val="0"/>
          <w:noProof w:val="0"/>
          <w:sz w:val="22"/>
          <w:szCs w:val="22"/>
          <w:u w:val="none"/>
        </w:rPr>
      </w:pPr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Värmemängdsmätare</w:t>
      </w:r>
      <w:r w:rsidR="00674F8A" w:rsidRPr="00674F8A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 </w:t>
      </w:r>
      <w:r w:rsidR="00674F8A"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VS01</w:t>
      </w:r>
      <w:r w:rsidR="00674F8A">
        <w:rPr>
          <w:rFonts w:ascii="Calibri" w:hAnsi="Calibri" w:cs="Calibri"/>
          <w:b w:val="0"/>
          <w:noProof w:val="0"/>
          <w:sz w:val="22"/>
          <w:szCs w:val="22"/>
          <w:u w:val="none"/>
        </w:rPr>
        <w:t>-MQ41</w:t>
      </w:r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 för värme till </w:t>
      </w:r>
      <w:r w:rsidR="00386EC6"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ventilation</w:t>
      </w:r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 </w:t>
      </w:r>
      <w:r w:rsidR="00A41106">
        <w:rPr>
          <w:rFonts w:ascii="Calibri" w:hAnsi="Calibri" w:cs="Calibri"/>
          <w:b w:val="0"/>
          <w:noProof w:val="0"/>
          <w:sz w:val="22"/>
          <w:szCs w:val="22"/>
          <w:u w:val="none"/>
        </w:rPr>
        <w:t>är ansluten</w:t>
      </w:r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 till </w:t>
      </w:r>
      <w:proofErr w:type="spellStart"/>
      <w:r w:rsidR="00302F83">
        <w:rPr>
          <w:rFonts w:ascii="Calibri" w:hAnsi="Calibri" w:cs="Calibri"/>
          <w:b w:val="0"/>
          <w:noProof w:val="0"/>
          <w:sz w:val="22"/>
          <w:szCs w:val="22"/>
          <w:u w:val="none"/>
        </w:rPr>
        <w:t>SISABOnline</w:t>
      </w:r>
      <w:proofErr w:type="spellEnd"/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 via </w:t>
      </w:r>
      <w:r w:rsidRPr="0042139F">
        <w:rPr>
          <w:rFonts w:ascii="Calibri" w:hAnsi="Calibri" w:cs="Calibri"/>
          <w:b w:val="0"/>
          <w:noProof w:val="0"/>
          <w:sz w:val="22"/>
          <w:szCs w:val="22"/>
          <w:u w:val="none"/>
        </w:rPr>
        <w:t>kommunikationsbuss för överföring av mätvärden</w:t>
      </w:r>
      <w:r w:rsidR="0042139F" w:rsidRPr="0042139F">
        <w:rPr>
          <w:rFonts w:ascii="Calibri" w:hAnsi="Calibri" w:cs="Calibri"/>
          <w:b w:val="0"/>
          <w:sz w:val="22"/>
          <w:szCs w:val="22"/>
          <w:u w:val="none"/>
        </w:rPr>
        <w:t>, alltså ej via DUC</w:t>
      </w:r>
      <w:r w:rsidR="00220EF7" w:rsidRPr="0042139F">
        <w:rPr>
          <w:rFonts w:ascii="Calibri" w:hAnsi="Calibri" w:cs="Calibri"/>
          <w:b w:val="0"/>
          <w:noProof w:val="0"/>
          <w:sz w:val="22"/>
          <w:szCs w:val="22"/>
          <w:u w:val="none"/>
        </w:rPr>
        <w:t>.</w:t>
      </w:r>
      <w:r w:rsidR="00674F8A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 </w:t>
      </w:r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Avläsbara värden är momentan effekt i kW,</w:t>
      </w:r>
      <w:r w:rsidR="007B6859"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 e</w:t>
      </w:r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nergi</w:t>
      </w:r>
      <w:r w:rsidR="007B6859"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f</w:t>
      </w:r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örbrukningen i </w:t>
      </w:r>
      <w:r w:rsidR="005D7F6F"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k</w:t>
      </w:r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Wh samt temperaturer på fram- resp. returledningar.</w:t>
      </w:r>
    </w:p>
    <w:p w14:paraId="64B4BD11" w14:textId="77777777" w:rsidR="00BF7ADB" w:rsidRDefault="00BF7ADB" w:rsidP="00220EF7">
      <w:pPr>
        <w:pStyle w:val="Lista"/>
        <w:rPr>
          <w:rFonts w:ascii="Calibri" w:hAnsi="Calibri" w:cs="Calibri"/>
          <w:b/>
          <w:noProof w:val="0"/>
          <w:sz w:val="22"/>
          <w:szCs w:val="22"/>
        </w:rPr>
      </w:pPr>
    </w:p>
    <w:p w14:paraId="04C627F8" w14:textId="77777777" w:rsidR="007523B2" w:rsidRPr="00AE2301" w:rsidRDefault="00924424" w:rsidP="007523B2">
      <w:pPr>
        <w:pStyle w:val="Lista"/>
        <w:rPr>
          <w:rFonts w:ascii="Calibri" w:hAnsi="Calibri" w:cs="Calibri"/>
          <w:b/>
          <w:noProof w:val="0"/>
          <w:sz w:val="28"/>
          <w:szCs w:val="28"/>
          <w:u w:val="single"/>
        </w:rPr>
      </w:pPr>
      <w:r>
        <w:rPr>
          <w:rFonts w:ascii="Calibri" w:hAnsi="Calibri" w:cs="Calibri"/>
          <w:b/>
          <w:noProof w:val="0"/>
          <w:sz w:val="28"/>
          <w:szCs w:val="28"/>
          <w:u w:val="single"/>
        </w:rPr>
        <w:br w:type="column"/>
      </w:r>
      <w:r w:rsidR="007523B2" w:rsidRPr="00AE2301">
        <w:rPr>
          <w:rFonts w:ascii="Calibri" w:hAnsi="Calibri" w:cs="Calibri"/>
          <w:b/>
          <w:noProof w:val="0"/>
          <w:sz w:val="28"/>
          <w:szCs w:val="28"/>
          <w:u w:val="single"/>
        </w:rPr>
        <w:t>VÄRMEKRETS VS0</w:t>
      </w:r>
      <w:r w:rsidR="00E8439B" w:rsidRPr="00AE2301">
        <w:rPr>
          <w:rFonts w:ascii="Calibri" w:hAnsi="Calibri" w:cs="Calibri"/>
          <w:b/>
          <w:noProof w:val="0"/>
          <w:sz w:val="28"/>
          <w:szCs w:val="28"/>
          <w:u w:val="single"/>
        </w:rPr>
        <w:t>2</w:t>
      </w:r>
    </w:p>
    <w:p w14:paraId="40F8130F" w14:textId="77777777" w:rsidR="007523B2" w:rsidRPr="007B6859" w:rsidRDefault="007523B2" w:rsidP="007523B2">
      <w:pPr>
        <w:pStyle w:val="Lista"/>
        <w:rPr>
          <w:rFonts w:ascii="Arial" w:hAnsi="Arial" w:cs="Arial"/>
          <w:b/>
          <w:szCs w:val="24"/>
          <w:u w:val="single"/>
        </w:rPr>
      </w:pPr>
    </w:p>
    <w:p w14:paraId="0800089C" w14:textId="77777777" w:rsidR="007523B2" w:rsidRPr="00AE2301" w:rsidRDefault="007523B2" w:rsidP="007523B2">
      <w:pPr>
        <w:pStyle w:val="Lista"/>
        <w:rPr>
          <w:rFonts w:ascii="Calibri" w:hAnsi="Calibri" w:cs="Calibri"/>
          <w:b/>
          <w:noProof w:val="0"/>
          <w:szCs w:val="24"/>
        </w:rPr>
      </w:pPr>
      <w:r w:rsidRPr="00AE2301">
        <w:rPr>
          <w:rFonts w:ascii="Calibri" w:hAnsi="Calibri" w:cs="Calibri"/>
          <w:b/>
          <w:noProof w:val="0"/>
          <w:szCs w:val="24"/>
        </w:rPr>
        <w:t>STYRNING</w:t>
      </w:r>
    </w:p>
    <w:p w14:paraId="0456FA34" w14:textId="77777777" w:rsidR="007523B2" w:rsidRPr="007B6859" w:rsidRDefault="007523B2" w:rsidP="007523B2">
      <w:pPr>
        <w:rPr>
          <w:rFonts w:cs="Arial"/>
          <w:b/>
          <w:sz w:val="22"/>
          <w:szCs w:val="22"/>
        </w:rPr>
      </w:pPr>
    </w:p>
    <w:p w14:paraId="17C952D7" w14:textId="77777777" w:rsidR="007523B2" w:rsidRPr="0074135D" w:rsidRDefault="007523B2" w:rsidP="007523B2">
      <w:pPr>
        <w:pStyle w:val="Lista"/>
        <w:rPr>
          <w:rFonts w:ascii="Calibri" w:hAnsi="Calibri" w:cs="Calibri"/>
          <w:b/>
          <w:noProof w:val="0"/>
          <w:sz w:val="22"/>
          <w:szCs w:val="22"/>
        </w:rPr>
      </w:pPr>
      <w:bookmarkStart w:id="1" w:name="_Hlk26964989"/>
      <w:r w:rsidRPr="0074135D">
        <w:rPr>
          <w:rFonts w:ascii="Calibri" w:hAnsi="Calibri" w:cs="Calibri"/>
          <w:b/>
          <w:noProof w:val="0"/>
          <w:sz w:val="22"/>
          <w:szCs w:val="22"/>
        </w:rPr>
        <w:t>Pumpstyrning</w:t>
      </w:r>
    </w:p>
    <w:p w14:paraId="266FB313" w14:textId="4A82B88F" w:rsidR="0074135D" w:rsidRDefault="00210A30" w:rsidP="0074135D">
      <w:pPr>
        <w:pStyle w:val="Rubrik5"/>
        <w:rPr>
          <w:rFonts w:ascii="Calibri" w:hAnsi="Calibri" w:cs="Calibri"/>
          <w:b w:val="0"/>
          <w:noProof w:val="0"/>
          <w:sz w:val="22"/>
          <w:szCs w:val="22"/>
          <w:u w:val="none"/>
        </w:rPr>
      </w:pPr>
      <w:r>
        <w:rPr>
          <w:rFonts w:ascii="Calibri" w:hAnsi="Calibri" w:cs="Calibri"/>
          <w:b w:val="0"/>
          <w:sz w:val="22"/>
          <w:szCs w:val="22"/>
          <w:u w:val="none"/>
        </w:rPr>
        <w:t xml:space="preserve">Cirkulationspump </w:t>
      </w:r>
      <w:r w:rsidRPr="001E3A31">
        <w:rPr>
          <w:rFonts w:ascii="Calibri" w:hAnsi="Calibri" w:cs="Calibri"/>
          <w:b w:val="0"/>
          <w:noProof w:val="0"/>
          <w:sz w:val="22"/>
          <w:szCs w:val="22"/>
          <w:u w:val="none"/>
        </w:rPr>
        <w:t>VS02</w:t>
      </w:r>
      <w:r>
        <w:rPr>
          <w:rFonts w:ascii="Calibri" w:hAnsi="Calibri" w:cs="Calibri"/>
          <w:b w:val="0"/>
          <w:noProof w:val="0"/>
          <w:sz w:val="22"/>
          <w:szCs w:val="22"/>
          <w:u w:val="none"/>
        </w:rPr>
        <w:t>-</w:t>
      </w:r>
      <w:r>
        <w:rPr>
          <w:rFonts w:ascii="Calibri" w:hAnsi="Calibri" w:cs="Calibri"/>
          <w:b w:val="0"/>
          <w:sz w:val="22"/>
          <w:szCs w:val="22"/>
          <w:u w:val="none"/>
        </w:rPr>
        <w:t xml:space="preserve">P1 är i drift när </w:t>
      </w:r>
      <w:r w:rsidR="00E03037">
        <w:rPr>
          <w:rFonts w:ascii="Calibri" w:hAnsi="Calibri" w:cs="Calibri"/>
          <w:b w:val="0"/>
          <w:sz w:val="22"/>
          <w:szCs w:val="22"/>
          <w:u w:val="none"/>
        </w:rPr>
        <w:t xml:space="preserve">någon </w:t>
      </w:r>
      <w:r w:rsidR="00E03037" w:rsidRPr="00601AF9">
        <w:rPr>
          <w:rFonts w:ascii="Calibri" w:hAnsi="Calibri" w:cs="Calibri"/>
          <w:b w:val="0"/>
          <w:sz w:val="22"/>
          <w:szCs w:val="22"/>
          <w:u w:val="none"/>
        </w:rPr>
        <w:t>av</w:t>
      </w:r>
      <w:r w:rsidR="008D219B" w:rsidRPr="00601AF9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 </w:t>
      </w:r>
      <w:r w:rsidR="00DB4190">
        <w:rPr>
          <w:rFonts w:ascii="Calibri" w:hAnsi="Calibri" w:cs="Calibri"/>
          <w:b w:val="0"/>
          <w:noProof w:val="0"/>
          <w:sz w:val="22"/>
          <w:szCs w:val="22"/>
          <w:u w:val="none"/>
        </w:rPr>
        <w:t>undershuntarna</w:t>
      </w:r>
      <w:r w:rsidR="00A934EE">
        <w:rPr>
          <w:rFonts w:ascii="Calibri" w:hAnsi="Calibri" w:cs="Calibri"/>
          <w:b w:val="0"/>
          <w:noProof w:val="0"/>
          <w:sz w:val="22"/>
          <w:szCs w:val="22"/>
          <w:u w:val="none"/>
        </w:rPr>
        <w:t>s pumpar</w:t>
      </w:r>
      <w:r w:rsidR="00E03037">
        <w:rPr>
          <w:rFonts w:ascii="Calibri" w:hAnsi="Calibri" w:cs="Calibri"/>
          <w:b w:val="0"/>
          <w:sz w:val="22"/>
          <w:szCs w:val="22"/>
          <w:u w:val="none"/>
        </w:rPr>
        <w:t xml:space="preserve"> </w:t>
      </w:r>
      <w:r w:rsidR="00E03037" w:rsidRPr="00A806D1">
        <w:rPr>
          <w:rFonts w:ascii="Calibri" w:hAnsi="Calibri" w:cs="Calibri"/>
          <w:b w:val="0"/>
          <w:sz w:val="22"/>
          <w:szCs w:val="22"/>
          <w:u w:val="none"/>
        </w:rPr>
        <w:t>är i drift</w:t>
      </w:r>
      <w:r w:rsidRPr="00302F83">
        <w:rPr>
          <w:rFonts w:ascii="Calibri" w:hAnsi="Calibri" w:cs="Calibri"/>
          <w:b w:val="0"/>
          <w:sz w:val="22"/>
          <w:szCs w:val="22"/>
          <w:u w:val="none"/>
        </w:rPr>
        <w:t>.</w:t>
      </w:r>
      <w:r w:rsidR="001D0D2D">
        <w:rPr>
          <w:rFonts w:ascii="Calibri" w:hAnsi="Calibri" w:cs="Calibri"/>
          <w:b w:val="0"/>
          <w:sz w:val="22"/>
          <w:szCs w:val="22"/>
          <w:u w:val="none"/>
        </w:rPr>
        <w:t xml:space="preserve"> </w:t>
      </w:r>
      <w:r w:rsidR="00302F83" w:rsidRPr="005F5EC4">
        <w:rPr>
          <w:rFonts w:ascii="Calibri" w:hAnsi="Calibri" w:cs="Calibri"/>
          <w:b w:val="0"/>
          <w:noProof w:val="0"/>
          <w:sz w:val="22"/>
          <w:szCs w:val="22"/>
          <w:u w:val="none"/>
        </w:rPr>
        <w:t>Motionskörning sker via tidsschema i DUC/PLC.</w:t>
      </w:r>
      <w:r w:rsidR="00DB4190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 </w:t>
      </w:r>
      <w:r w:rsidR="0074135D"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Efter motionskörning av pump motioneras även styrventil VS0</w:t>
      </w:r>
      <w:r w:rsidR="0074135D">
        <w:rPr>
          <w:rFonts w:ascii="Calibri" w:hAnsi="Calibri" w:cs="Calibri"/>
          <w:b w:val="0"/>
          <w:noProof w:val="0"/>
          <w:sz w:val="22"/>
          <w:szCs w:val="22"/>
          <w:u w:val="none"/>
        </w:rPr>
        <w:t>2</w:t>
      </w:r>
      <w:r w:rsidR="0074135D"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-SV11.</w:t>
      </w:r>
    </w:p>
    <w:p w14:paraId="26359421" w14:textId="77777777" w:rsidR="006E31DE" w:rsidRDefault="006E31DE" w:rsidP="006E31DE">
      <w:pPr>
        <w:rPr>
          <w:rFonts w:ascii="Calibri" w:eastAsia="MS Mincho" w:hAnsi="Calibri" w:cs="Calibri"/>
          <w:sz w:val="22"/>
          <w:szCs w:val="22"/>
        </w:rPr>
      </w:pPr>
      <w:r>
        <w:rPr>
          <w:rFonts w:ascii="Calibri" w:eastAsia="MS Mincho" w:hAnsi="Calibri" w:cs="Calibri"/>
          <w:sz w:val="22"/>
          <w:szCs w:val="22"/>
        </w:rPr>
        <w:t>Vid fel på utomhusgivare ska pump starta.</w:t>
      </w:r>
    </w:p>
    <w:p w14:paraId="7080809D" w14:textId="671ED8A6" w:rsidR="00E8439B" w:rsidRDefault="00E8439B" w:rsidP="00CF5E46">
      <w:pPr>
        <w:pStyle w:val="Rubrik5"/>
        <w:rPr>
          <w:rFonts w:ascii="Calibri" w:hAnsi="Calibri" w:cs="Calibri"/>
          <w:b w:val="0"/>
          <w:noProof w:val="0"/>
          <w:sz w:val="22"/>
          <w:szCs w:val="22"/>
          <w:u w:val="none"/>
        </w:rPr>
      </w:pPr>
    </w:p>
    <w:p w14:paraId="256A3A03" w14:textId="2FEE0ADF" w:rsidR="005227BB" w:rsidRPr="005227BB" w:rsidRDefault="005227BB" w:rsidP="005227BB">
      <w:pPr>
        <w:pStyle w:val="Rubrik5"/>
        <w:rPr>
          <w:rFonts w:ascii="Calibri" w:hAnsi="Calibri" w:cs="Calibri"/>
          <w:b w:val="0"/>
          <w:i/>
          <w:noProof w:val="0"/>
          <w:sz w:val="22"/>
          <w:szCs w:val="22"/>
          <w:u w:val="none"/>
        </w:rPr>
      </w:pPr>
      <w:r w:rsidRPr="005227BB">
        <w:rPr>
          <w:rFonts w:ascii="Calibri" w:hAnsi="Calibri" w:cs="Calibri"/>
          <w:b w:val="0"/>
          <w:i/>
          <w:noProof w:val="0"/>
          <w:sz w:val="22"/>
          <w:szCs w:val="22"/>
          <w:highlight w:val="yellow"/>
          <w:u w:val="none"/>
        </w:rPr>
        <w:t>(Saknas shuntgrupp på VS02 ska pumpstyrning ske enligt 0123-DK-VS11-13)</w:t>
      </w:r>
    </w:p>
    <w:bookmarkEnd w:id="1"/>
    <w:p w14:paraId="3A9AFE69" w14:textId="77777777" w:rsidR="005227BB" w:rsidRPr="005227BB" w:rsidRDefault="005227BB" w:rsidP="005227BB"/>
    <w:p w14:paraId="0CD303F2" w14:textId="77777777" w:rsidR="007523B2" w:rsidRPr="0074135D" w:rsidRDefault="007523B2" w:rsidP="007523B2">
      <w:pPr>
        <w:pStyle w:val="Lista"/>
        <w:rPr>
          <w:rFonts w:ascii="Calibri" w:hAnsi="Calibri" w:cs="Calibri"/>
          <w:b/>
          <w:noProof w:val="0"/>
          <w:szCs w:val="24"/>
        </w:rPr>
      </w:pPr>
      <w:r w:rsidRPr="0074135D">
        <w:rPr>
          <w:rFonts w:ascii="Calibri" w:hAnsi="Calibri" w:cs="Calibri"/>
          <w:b/>
          <w:noProof w:val="0"/>
          <w:szCs w:val="24"/>
        </w:rPr>
        <w:t>REGLERING</w:t>
      </w:r>
    </w:p>
    <w:p w14:paraId="164B069A" w14:textId="77777777" w:rsidR="007523B2" w:rsidRPr="0074135D" w:rsidRDefault="007523B2" w:rsidP="007523B2">
      <w:pPr>
        <w:pStyle w:val="Lista"/>
        <w:rPr>
          <w:rFonts w:ascii="Arial" w:hAnsi="Arial" w:cs="Arial"/>
          <w:sz w:val="28"/>
          <w:szCs w:val="28"/>
        </w:rPr>
      </w:pPr>
    </w:p>
    <w:p w14:paraId="5748F173" w14:textId="77777777" w:rsidR="007523B2" w:rsidRPr="0074135D" w:rsidRDefault="007523B2" w:rsidP="007523B2">
      <w:pPr>
        <w:pStyle w:val="Lista"/>
        <w:rPr>
          <w:rFonts w:ascii="Calibri" w:hAnsi="Calibri" w:cs="Calibri"/>
          <w:b/>
          <w:noProof w:val="0"/>
          <w:sz w:val="22"/>
          <w:szCs w:val="22"/>
        </w:rPr>
      </w:pPr>
      <w:r w:rsidRPr="0074135D">
        <w:rPr>
          <w:rFonts w:ascii="Calibri" w:hAnsi="Calibri" w:cs="Calibri"/>
          <w:b/>
          <w:noProof w:val="0"/>
          <w:sz w:val="22"/>
          <w:szCs w:val="22"/>
        </w:rPr>
        <w:t>Temperatur</w:t>
      </w:r>
    </w:p>
    <w:p w14:paraId="2463A8C3" w14:textId="77777777" w:rsidR="0074135D" w:rsidRPr="00CF5E46" w:rsidRDefault="0074135D" w:rsidP="0074135D">
      <w:pPr>
        <w:pStyle w:val="Rubrik5"/>
        <w:rPr>
          <w:rFonts w:ascii="Calibri" w:hAnsi="Calibri" w:cs="Calibri"/>
          <w:b w:val="0"/>
          <w:noProof w:val="0"/>
          <w:sz w:val="22"/>
          <w:szCs w:val="22"/>
          <w:u w:val="none"/>
        </w:rPr>
      </w:pPr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Temperaturgivare VS0</w:t>
      </w:r>
      <w:r>
        <w:rPr>
          <w:rFonts w:ascii="Calibri" w:hAnsi="Calibri" w:cs="Calibri"/>
          <w:b w:val="0"/>
          <w:noProof w:val="0"/>
          <w:sz w:val="22"/>
          <w:szCs w:val="22"/>
          <w:u w:val="none"/>
        </w:rPr>
        <w:t>2</w:t>
      </w:r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-GT11, placerad i framledningen, reglerar via DUC/PLC ställdon för ventil VS0</w:t>
      </w:r>
      <w:r>
        <w:rPr>
          <w:rFonts w:ascii="Calibri" w:hAnsi="Calibri" w:cs="Calibri"/>
          <w:b w:val="0"/>
          <w:noProof w:val="0"/>
          <w:sz w:val="22"/>
          <w:szCs w:val="22"/>
          <w:u w:val="none"/>
        </w:rPr>
        <w:t>2</w:t>
      </w:r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-SV11 så att beräknat </w:t>
      </w:r>
      <w:proofErr w:type="spellStart"/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börvärde</w:t>
      </w:r>
      <w:proofErr w:type="spellEnd"/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 erhålls. </w:t>
      </w:r>
    </w:p>
    <w:p w14:paraId="1E4E0E78" w14:textId="77777777" w:rsidR="0074135D" w:rsidRPr="00CF5E46" w:rsidRDefault="0074135D" w:rsidP="0074135D">
      <w:pPr>
        <w:pStyle w:val="Rubrik5"/>
        <w:rPr>
          <w:rFonts w:ascii="Calibri" w:hAnsi="Calibri" w:cs="Calibri"/>
          <w:b w:val="0"/>
          <w:noProof w:val="0"/>
          <w:sz w:val="22"/>
          <w:szCs w:val="22"/>
          <w:u w:val="none"/>
        </w:rPr>
      </w:pPr>
    </w:p>
    <w:p w14:paraId="338DCBF7" w14:textId="77777777" w:rsidR="0074135D" w:rsidRPr="00CF5E46" w:rsidRDefault="0074135D" w:rsidP="0074135D">
      <w:pPr>
        <w:pStyle w:val="Rubrik5"/>
        <w:rPr>
          <w:rFonts w:ascii="Calibri" w:hAnsi="Calibri" w:cs="Calibri"/>
          <w:b w:val="0"/>
          <w:noProof w:val="0"/>
          <w:sz w:val="22"/>
          <w:szCs w:val="22"/>
          <w:u w:val="none"/>
        </w:rPr>
      </w:pPr>
      <w:proofErr w:type="spellStart"/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Framledningsbörvärdet</w:t>
      </w:r>
      <w:proofErr w:type="spellEnd"/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 beräknas av:</w:t>
      </w:r>
    </w:p>
    <w:p w14:paraId="61D68950" w14:textId="77777777" w:rsidR="0074135D" w:rsidRPr="00CF5E46" w:rsidRDefault="0074135D" w:rsidP="0074135D">
      <w:pPr>
        <w:pStyle w:val="Rubrik5"/>
        <w:rPr>
          <w:rFonts w:ascii="Calibri" w:hAnsi="Calibri" w:cs="Calibri"/>
          <w:b w:val="0"/>
          <w:noProof w:val="0"/>
          <w:sz w:val="22"/>
          <w:szCs w:val="22"/>
          <w:u w:val="none"/>
        </w:rPr>
      </w:pPr>
    </w:p>
    <w:p w14:paraId="7E5E9FF2" w14:textId="77777777" w:rsidR="0074135D" w:rsidRPr="00CF5E46" w:rsidRDefault="0074135D" w:rsidP="0074135D">
      <w:pPr>
        <w:pStyle w:val="Rubrik5"/>
        <w:rPr>
          <w:rFonts w:ascii="Calibri" w:hAnsi="Calibri" w:cs="Calibri"/>
          <w:b w:val="0"/>
          <w:noProof w:val="0"/>
          <w:sz w:val="22"/>
          <w:szCs w:val="22"/>
          <w:u w:val="none"/>
        </w:rPr>
      </w:pPr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• </w:t>
      </w:r>
      <w:r w:rsidR="00593348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Max </w:t>
      </w:r>
      <w:proofErr w:type="spellStart"/>
      <w:r w:rsidR="00593348">
        <w:rPr>
          <w:rFonts w:ascii="Calibri" w:hAnsi="Calibri" w:cs="Calibri"/>
          <w:b w:val="0"/>
          <w:noProof w:val="0"/>
          <w:sz w:val="22"/>
          <w:szCs w:val="22"/>
          <w:u w:val="none"/>
        </w:rPr>
        <w:t>börvärde</w:t>
      </w:r>
      <w:proofErr w:type="spellEnd"/>
      <w:r w:rsidR="00593348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 </w:t>
      </w:r>
      <w:r w:rsidR="00593348" w:rsidRPr="00601AF9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av </w:t>
      </w:r>
      <w:r w:rsidR="00924424">
        <w:rPr>
          <w:rFonts w:ascii="Calibri" w:hAnsi="Calibri" w:cs="Calibri"/>
          <w:b w:val="0"/>
          <w:noProof w:val="0"/>
          <w:sz w:val="22"/>
          <w:szCs w:val="22"/>
          <w:u w:val="none"/>
        </w:rPr>
        <w:t>undershuntars framledningsgivare</w:t>
      </w:r>
      <w:r w:rsidR="00593348" w:rsidRPr="00601AF9">
        <w:rPr>
          <w:rFonts w:ascii="Calibri" w:hAnsi="Calibri" w:cs="Calibri"/>
          <w:b w:val="0"/>
          <w:noProof w:val="0"/>
          <w:sz w:val="22"/>
          <w:szCs w:val="22"/>
          <w:u w:val="none"/>
        </w:rPr>
        <w:t>.</w:t>
      </w:r>
    </w:p>
    <w:p w14:paraId="0F2AF79C" w14:textId="77777777" w:rsidR="0074135D" w:rsidRPr="00CF5E46" w:rsidRDefault="0074135D" w:rsidP="0074135D">
      <w:pPr>
        <w:pStyle w:val="Rubrik5"/>
        <w:rPr>
          <w:rFonts w:ascii="Calibri" w:hAnsi="Calibri" w:cs="Calibri"/>
          <w:b w:val="0"/>
          <w:noProof w:val="0"/>
          <w:sz w:val="22"/>
          <w:szCs w:val="22"/>
          <w:u w:val="none"/>
        </w:rPr>
      </w:pPr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• Parallellförskjutning</w:t>
      </w:r>
    </w:p>
    <w:p w14:paraId="7E69D656" w14:textId="64B7F294" w:rsidR="007523B2" w:rsidRDefault="007523B2" w:rsidP="00CF5E46">
      <w:pPr>
        <w:pStyle w:val="Rubrik5"/>
        <w:rPr>
          <w:rFonts w:ascii="Calibri" w:hAnsi="Calibri" w:cs="Calibri"/>
          <w:b w:val="0"/>
          <w:noProof w:val="0"/>
          <w:sz w:val="22"/>
          <w:szCs w:val="22"/>
          <w:u w:val="none"/>
        </w:rPr>
      </w:pPr>
    </w:p>
    <w:p w14:paraId="7FE204C8" w14:textId="584E4902" w:rsidR="00EE0FA6" w:rsidRPr="00EE0FA6" w:rsidRDefault="00EE0FA6" w:rsidP="00EE0FA6">
      <w:bookmarkStart w:id="2" w:name="_Hlk89145379"/>
      <w:r w:rsidRPr="00EE0FA6">
        <w:rPr>
          <w:rFonts w:ascii="Calibri" w:hAnsi="Calibri" w:cs="Calibri"/>
          <w:i/>
          <w:noProof w:val="0"/>
          <w:sz w:val="22"/>
          <w:szCs w:val="22"/>
          <w:highlight w:val="yellow"/>
        </w:rPr>
        <w:t>(Saknas shuntgrupp på VS02 ska temperaturreglering ske enligt 0123-DK-VS11-</w:t>
      </w:r>
      <w:r w:rsidR="00C85C44">
        <w:rPr>
          <w:rFonts w:ascii="Calibri" w:hAnsi="Calibri" w:cs="Calibri"/>
          <w:i/>
          <w:noProof w:val="0"/>
          <w:sz w:val="22"/>
          <w:szCs w:val="22"/>
          <w:highlight w:val="yellow"/>
        </w:rPr>
        <w:t>13</w:t>
      </w:r>
      <w:r w:rsidR="00425BB7">
        <w:rPr>
          <w:rFonts w:ascii="Calibri" w:hAnsi="Calibri" w:cs="Calibri"/>
          <w:i/>
          <w:noProof w:val="0"/>
          <w:sz w:val="22"/>
          <w:szCs w:val="22"/>
          <w:highlight w:val="yellow"/>
        </w:rPr>
        <w:t>)</w:t>
      </w:r>
      <w:r w:rsidR="00BA7AE9" w:rsidRPr="00BA7AE9">
        <w:rPr>
          <w:rFonts w:ascii="Calibri" w:hAnsi="Calibri" w:cs="Calibri"/>
          <w:i/>
          <w:noProof w:val="0"/>
          <w:sz w:val="22"/>
          <w:szCs w:val="22"/>
          <w:highlight w:val="yellow"/>
        </w:rPr>
        <w:t xml:space="preserve"> </w:t>
      </w:r>
    </w:p>
    <w:bookmarkEnd w:id="2"/>
    <w:p w14:paraId="5D035A9C" w14:textId="77777777" w:rsidR="00EE0FA6" w:rsidRPr="00EE0FA6" w:rsidRDefault="00EE0FA6" w:rsidP="00EE0FA6"/>
    <w:p w14:paraId="3D50AA10" w14:textId="77777777" w:rsidR="007523B2" w:rsidRPr="00924424" w:rsidRDefault="007523B2" w:rsidP="007523B2">
      <w:pPr>
        <w:pStyle w:val="Lista"/>
        <w:rPr>
          <w:rFonts w:ascii="Calibri" w:hAnsi="Calibri" w:cs="Calibri"/>
          <w:b/>
          <w:noProof w:val="0"/>
          <w:sz w:val="22"/>
          <w:szCs w:val="22"/>
        </w:rPr>
      </w:pPr>
      <w:r w:rsidRPr="00924424">
        <w:rPr>
          <w:rFonts w:ascii="Calibri" w:hAnsi="Calibri" w:cs="Calibri"/>
          <w:b/>
          <w:noProof w:val="0"/>
          <w:sz w:val="22"/>
          <w:szCs w:val="22"/>
        </w:rPr>
        <w:t>Tryckreglering</w:t>
      </w:r>
    </w:p>
    <w:p w14:paraId="5A98F55D" w14:textId="77777777" w:rsidR="007523B2" w:rsidRPr="00CF5E46" w:rsidRDefault="007523B2" w:rsidP="00CF5E46">
      <w:pPr>
        <w:pStyle w:val="Rubrik5"/>
        <w:rPr>
          <w:rFonts w:ascii="Calibri" w:hAnsi="Calibri" w:cs="Calibri"/>
          <w:b w:val="0"/>
          <w:noProof w:val="0"/>
          <w:sz w:val="22"/>
          <w:szCs w:val="22"/>
          <w:u w:val="none"/>
        </w:rPr>
      </w:pPr>
      <w:r w:rsidRPr="00924424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Tryckgivare styr via intern regulator varvtalet på cirkulationspumpen </w:t>
      </w:r>
      <w:r w:rsidR="00386EC6" w:rsidRPr="00924424">
        <w:rPr>
          <w:rFonts w:ascii="Calibri" w:hAnsi="Calibri" w:cs="Calibri"/>
          <w:b w:val="0"/>
          <w:noProof w:val="0"/>
          <w:sz w:val="22"/>
          <w:szCs w:val="22"/>
          <w:u w:val="none"/>
        </w:rPr>
        <w:t>VS0</w:t>
      </w:r>
      <w:r w:rsidR="00E8439B" w:rsidRPr="00924424">
        <w:rPr>
          <w:rFonts w:ascii="Calibri" w:hAnsi="Calibri" w:cs="Calibri"/>
          <w:b w:val="0"/>
          <w:noProof w:val="0"/>
          <w:sz w:val="22"/>
          <w:szCs w:val="22"/>
          <w:u w:val="none"/>
        </w:rPr>
        <w:t>2</w:t>
      </w:r>
      <w:r w:rsidR="00386EC6" w:rsidRPr="00924424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-P1 </w:t>
      </w:r>
      <w:r w:rsidRPr="00924424">
        <w:rPr>
          <w:rFonts w:ascii="Calibri" w:hAnsi="Calibri" w:cs="Calibri"/>
          <w:b w:val="0"/>
          <w:noProof w:val="0"/>
          <w:sz w:val="22"/>
          <w:szCs w:val="22"/>
          <w:u w:val="none"/>
        </w:rPr>
        <w:t>så att inställt konstanttryck erhålls.</w:t>
      </w:r>
    </w:p>
    <w:p w14:paraId="3909CA8D" w14:textId="77777777" w:rsidR="00386EC6" w:rsidRPr="00386EC6" w:rsidRDefault="00386EC6" w:rsidP="007523B2">
      <w:pPr>
        <w:pStyle w:val="Lista"/>
        <w:rPr>
          <w:rFonts w:ascii="Arial" w:hAnsi="Arial" w:cs="Arial"/>
          <w:b/>
          <w:bCs/>
          <w:szCs w:val="24"/>
          <w:u w:val="single"/>
        </w:rPr>
      </w:pPr>
    </w:p>
    <w:p w14:paraId="47AC4DED" w14:textId="77777777" w:rsidR="007523B2" w:rsidRPr="00386EC6" w:rsidRDefault="007523B2" w:rsidP="007523B2">
      <w:pPr>
        <w:pStyle w:val="Lista"/>
        <w:rPr>
          <w:rFonts w:ascii="Arial" w:hAnsi="Arial" w:cs="Arial"/>
          <w:b/>
          <w:bCs/>
          <w:szCs w:val="24"/>
          <w:u w:val="single"/>
        </w:rPr>
      </w:pPr>
      <w:r w:rsidRPr="00AE2301">
        <w:rPr>
          <w:rFonts w:ascii="Calibri" w:hAnsi="Calibri" w:cs="Calibri"/>
          <w:b/>
          <w:noProof w:val="0"/>
          <w:szCs w:val="24"/>
        </w:rPr>
        <w:t>SKYDD</w:t>
      </w:r>
    </w:p>
    <w:p w14:paraId="38365A9C" w14:textId="77777777" w:rsidR="007523B2" w:rsidRPr="00386EC6" w:rsidRDefault="007523B2" w:rsidP="007523B2">
      <w:pPr>
        <w:pStyle w:val="Lista"/>
        <w:rPr>
          <w:rFonts w:ascii="Arial" w:hAnsi="Arial" w:cs="Arial"/>
          <w:b/>
          <w:bCs/>
          <w:szCs w:val="24"/>
          <w:u w:val="single"/>
        </w:rPr>
      </w:pPr>
    </w:p>
    <w:p w14:paraId="183EE086" w14:textId="77777777" w:rsidR="007523B2" w:rsidRPr="004E385D" w:rsidRDefault="007523B2" w:rsidP="007523B2">
      <w:pPr>
        <w:pStyle w:val="Lista"/>
        <w:rPr>
          <w:rFonts w:ascii="Calibri" w:hAnsi="Calibri" w:cs="Calibri"/>
          <w:b/>
          <w:noProof w:val="0"/>
          <w:sz w:val="22"/>
          <w:szCs w:val="22"/>
        </w:rPr>
      </w:pPr>
      <w:bookmarkStart w:id="3" w:name="_Hlk3292793"/>
      <w:r w:rsidRPr="004E385D">
        <w:rPr>
          <w:rFonts w:ascii="Calibri" w:hAnsi="Calibri" w:cs="Calibri"/>
          <w:b/>
          <w:noProof w:val="0"/>
          <w:sz w:val="22"/>
          <w:szCs w:val="22"/>
        </w:rPr>
        <w:t>Lågtemperaturvakt</w:t>
      </w:r>
    </w:p>
    <w:p w14:paraId="3F3843F4" w14:textId="1170F7C0" w:rsidR="007523B2" w:rsidRPr="00CF5E46" w:rsidRDefault="007523B2" w:rsidP="00CF5E46">
      <w:pPr>
        <w:pStyle w:val="Rubrik5"/>
        <w:rPr>
          <w:rFonts w:ascii="Calibri" w:hAnsi="Calibri" w:cs="Calibri"/>
          <w:b w:val="0"/>
          <w:noProof w:val="0"/>
          <w:sz w:val="22"/>
          <w:szCs w:val="22"/>
          <w:u w:val="none"/>
        </w:rPr>
      </w:pPr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Larm utlöses om temperaturen vid temperaturgivare </w:t>
      </w:r>
      <w:r w:rsidR="00063988">
        <w:rPr>
          <w:rFonts w:ascii="Calibri" w:hAnsi="Calibri" w:cs="Calibri"/>
          <w:b w:val="0"/>
          <w:noProof w:val="0"/>
          <w:sz w:val="22"/>
          <w:szCs w:val="22"/>
          <w:u w:val="none"/>
        </w:rPr>
        <w:t>VS02-</w:t>
      </w:r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GT11, placerad i</w:t>
      </w:r>
      <w:r w:rsidR="005B3EE4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 </w:t>
      </w:r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framledning, understiger </w:t>
      </w:r>
      <w:proofErr w:type="spellStart"/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börvärdet</w:t>
      </w:r>
      <w:proofErr w:type="spellEnd"/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 med mer än inställt värde i</w:t>
      </w:r>
      <w:r w:rsidR="005B3EE4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 </w:t>
      </w:r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DUC/PLC. Larmet blockeras vid sommardrift.</w:t>
      </w:r>
    </w:p>
    <w:bookmarkEnd w:id="3"/>
    <w:p w14:paraId="6C93C839" w14:textId="77777777" w:rsidR="007523B2" w:rsidRPr="00386EC6" w:rsidRDefault="007523B2" w:rsidP="007523B2">
      <w:pPr>
        <w:pStyle w:val="Lista"/>
        <w:rPr>
          <w:rFonts w:ascii="Arial" w:hAnsi="Arial" w:cs="Arial"/>
          <w:b/>
          <w:bCs/>
          <w:sz w:val="22"/>
          <w:szCs w:val="22"/>
        </w:rPr>
      </w:pPr>
    </w:p>
    <w:p w14:paraId="7C7511B6" w14:textId="77777777" w:rsidR="007523B2" w:rsidRPr="004E385D" w:rsidRDefault="007523B2" w:rsidP="007523B2">
      <w:pPr>
        <w:pStyle w:val="Lista"/>
        <w:rPr>
          <w:rFonts w:ascii="Calibri" w:hAnsi="Calibri" w:cs="Calibri"/>
          <w:b/>
          <w:noProof w:val="0"/>
          <w:sz w:val="22"/>
          <w:szCs w:val="22"/>
        </w:rPr>
      </w:pPr>
      <w:r w:rsidRPr="004E385D">
        <w:rPr>
          <w:rFonts w:ascii="Calibri" w:hAnsi="Calibri" w:cs="Calibri"/>
          <w:b/>
          <w:noProof w:val="0"/>
          <w:sz w:val="22"/>
          <w:szCs w:val="22"/>
        </w:rPr>
        <w:t>Avvikelselarm</w:t>
      </w:r>
    </w:p>
    <w:p w14:paraId="32357F9C" w14:textId="77777777" w:rsidR="004231BC" w:rsidRDefault="007523B2" w:rsidP="00CF5E46">
      <w:pPr>
        <w:pStyle w:val="Rubrik5"/>
        <w:rPr>
          <w:rFonts w:ascii="Calibri" w:hAnsi="Calibri" w:cs="Calibri"/>
          <w:b w:val="0"/>
          <w:noProof w:val="0"/>
          <w:sz w:val="22"/>
          <w:szCs w:val="22"/>
          <w:u w:val="none"/>
        </w:rPr>
      </w:pPr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Larm utlöses om mätvärde för reglerande givare avviker från </w:t>
      </w:r>
      <w:proofErr w:type="spellStart"/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börvärdet</w:t>
      </w:r>
      <w:proofErr w:type="spellEnd"/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. Avvikelsens storlek och tidsfördröjning är individuellt</w:t>
      </w:r>
      <w:r w:rsidR="005B3EE4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 </w:t>
      </w:r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inställbar i DUC/PLC för reglerande givare. Avvikelselarm blockeras vid pumpstopp.</w:t>
      </w:r>
    </w:p>
    <w:p w14:paraId="63293486" w14:textId="77777777" w:rsidR="00255F7B" w:rsidRDefault="00255F7B" w:rsidP="00AE2301">
      <w:pPr>
        <w:pStyle w:val="Lista"/>
        <w:rPr>
          <w:rFonts w:ascii="Calibri" w:hAnsi="Calibri" w:cs="Calibri"/>
          <w:b/>
          <w:noProof w:val="0"/>
          <w:szCs w:val="24"/>
        </w:rPr>
      </w:pPr>
    </w:p>
    <w:p w14:paraId="013C5833" w14:textId="47B76EF9" w:rsidR="007523B2" w:rsidRPr="00AE2301" w:rsidRDefault="007523B2" w:rsidP="00AE2301">
      <w:pPr>
        <w:pStyle w:val="Lista"/>
        <w:rPr>
          <w:rFonts w:ascii="Calibri" w:hAnsi="Calibri" w:cs="Calibri"/>
          <w:b/>
          <w:noProof w:val="0"/>
          <w:szCs w:val="24"/>
        </w:rPr>
      </w:pPr>
      <w:r w:rsidRPr="00AE2301">
        <w:rPr>
          <w:rFonts w:ascii="Calibri" w:hAnsi="Calibri" w:cs="Calibri"/>
          <w:b/>
          <w:noProof w:val="0"/>
          <w:szCs w:val="24"/>
        </w:rPr>
        <w:t>MÄTNING</w:t>
      </w:r>
    </w:p>
    <w:p w14:paraId="0310575A" w14:textId="77777777" w:rsidR="007523B2" w:rsidRPr="00386EC6" w:rsidRDefault="007523B2" w:rsidP="007523B2">
      <w:pPr>
        <w:tabs>
          <w:tab w:val="left" w:pos="2835"/>
          <w:tab w:val="left" w:pos="3969"/>
          <w:tab w:val="left" w:pos="6237"/>
          <w:tab w:val="left" w:pos="7088"/>
        </w:tabs>
        <w:rPr>
          <w:b/>
          <w:sz w:val="22"/>
          <w:szCs w:val="22"/>
          <w:u w:val="single"/>
        </w:rPr>
      </w:pPr>
    </w:p>
    <w:p w14:paraId="24F3BB5D" w14:textId="77777777" w:rsidR="007523B2" w:rsidRPr="004E385D" w:rsidRDefault="007523B2" w:rsidP="004E385D">
      <w:pPr>
        <w:pStyle w:val="Lista"/>
        <w:rPr>
          <w:rFonts w:ascii="Calibri" w:hAnsi="Calibri" w:cs="Calibri"/>
          <w:b/>
          <w:noProof w:val="0"/>
          <w:sz w:val="22"/>
          <w:szCs w:val="22"/>
        </w:rPr>
      </w:pPr>
      <w:r w:rsidRPr="004E385D">
        <w:rPr>
          <w:rFonts w:ascii="Calibri" w:hAnsi="Calibri" w:cs="Calibri"/>
          <w:b/>
          <w:noProof w:val="0"/>
          <w:sz w:val="22"/>
          <w:szCs w:val="22"/>
        </w:rPr>
        <w:t>Energiberäkning</w:t>
      </w:r>
    </w:p>
    <w:p w14:paraId="3567AF72" w14:textId="313E529B" w:rsidR="007523B2" w:rsidRPr="00CF5E46" w:rsidRDefault="007523B2" w:rsidP="00CF5E46">
      <w:pPr>
        <w:pStyle w:val="Rubrik5"/>
        <w:rPr>
          <w:rFonts w:ascii="Calibri" w:hAnsi="Calibri" w:cs="Calibri"/>
          <w:b w:val="0"/>
          <w:noProof w:val="0"/>
          <w:sz w:val="22"/>
          <w:szCs w:val="22"/>
          <w:u w:val="none"/>
        </w:rPr>
      </w:pPr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Vä</w:t>
      </w:r>
      <w:r w:rsidR="00386EC6"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rmemängdsmätare</w:t>
      </w:r>
      <w:r w:rsidR="00674F8A" w:rsidRPr="00674F8A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 </w:t>
      </w:r>
      <w:r w:rsidR="00674F8A"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VS02-MQ41</w:t>
      </w:r>
      <w:r w:rsidR="00386EC6"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 för värme till radiatorer</w:t>
      </w:r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 är anslut</w:t>
      </w:r>
      <w:r w:rsidR="00E03037">
        <w:rPr>
          <w:rFonts w:ascii="Calibri" w:hAnsi="Calibri" w:cs="Calibri"/>
          <w:b w:val="0"/>
          <w:noProof w:val="0"/>
          <w:sz w:val="22"/>
          <w:szCs w:val="22"/>
          <w:u w:val="none"/>
        </w:rPr>
        <w:t>en</w:t>
      </w:r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 till </w:t>
      </w:r>
      <w:proofErr w:type="spellStart"/>
      <w:r w:rsidR="00302F83">
        <w:rPr>
          <w:rFonts w:ascii="Calibri" w:hAnsi="Calibri" w:cs="Calibri"/>
          <w:b w:val="0"/>
          <w:noProof w:val="0"/>
          <w:sz w:val="22"/>
          <w:szCs w:val="22"/>
          <w:u w:val="none"/>
        </w:rPr>
        <w:t>SISABOnline</w:t>
      </w:r>
      <w:proofErr w:type="spellEnd"/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 via kommunikationsbuss för överföring av </w:t>
      </w:r>
      <w:r w:rsidRPr="0042139F">
        <w:rPr>
          <w:rFonts w:ascii="Calibri" w:hAnsi="Calibri" w:cs="Calibri"/>
          <w:b w:val="0"/>
          <w:noProof w:val="0"/>
          <w:sz w:val="22"/>
          <w:szCs w:val="22"/>
          <w:u w:val="none"/>
        </w:rPr>
        <w:t>mätvärden</w:t>
      </w:r>
      <w:r w:rsidR="0042139F" w:rsidRPr="0042139F">
        <w:rPr>
          <w:rFonts w:ascii="Calibri" w:hAnsi="Calibri" w:cs="Calibri"/>
          <w:b w:val="0"/>
          <w:sz w:val="22"/>
          <w:szCs w:val="22"/>
          <w:u w:val="none"/>
        </w:rPr>
        <w:t>, alltså ej via DUC</w:t>
      </w:r>
      <w:r w:rsidRPr="0042139F">
        <w:rPr>
          <w:rFonts w:ascii="Calibri" w:hAnsi="Calibri" w:cs="Calibri"/>
          <w:b w:val="0"/>
          <w:noProof w:val="0"/>
          <w:sz w:val="22"/>
          <w:szCs w:val="22"/>
          <w:u w:val="none"/>
        </w:rPr>
        <w:t>.</w:t>
      </w:r>
      <w:r w:rsidR="005B3EE4" w:rsidRPr="0042139F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 </w:t>
      </w:r>
      <w:r w:rsidRPr="0042139F">
        <w:rPr>
          <w:rFonts w:ascii="Calibri" w:hAnsi="Calibri" w:cs="Calibri"/>
          <w:b w:val="0"/>
          <w:noProof w:val="0"/>
          <w:sz w:val="22"/>
          <w:szCs w:val="22"/>
          <w:u w:val="none"/>
        </w:rPr>
        <w:t>Avläsbara</w:t>
      </w:r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 värden är momentan effekt i kW,</w:t>
      </w:r>
      <w:r w:rsidR="00386EC6"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 </w:t>
      </w:r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energiförbrukningen i </w:t>
      </w:r>
      <w:r w:rsidR="005D7F6F"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k</w:t>
      </w:r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Wh samt temperaturer på fram- resp. returledningar.</w:t>
      </w:r>
    </w:p>
    <w:p w14:paraId="65C26CA2" w14:textId="77777777" w:rsidR="002F32F9" w:rsidRDefault="002F32F9" w:rsidP="007523B2">
      <w:pPr>
        <w:pStyle w:val="Lista"/>
        <w:rPr>
          <w:rFonts w:ascii="Calibri" w:hAnsi="Calibri" w:cs="Calibri"/>
          <w:b/>
          <w:noProof w:val="0"/>
          <w:sz w:val="28"/>
          <w:szCs w:val="28"/>
          <w:u w:val="single"/>
        </w:rPr>
      </w:pPr>
    </w:p>
    <w:p w14:paraId="6ECE7EA1" w14:textId="3ED0F25D" w:rsidR="007523B2" w:rsidRPr="00AE2301" w:rsidRDefault="00255F7B" w:rsidP="007523B2">
      <w:pPr>
        <w:pStyle w:val="Lista"/>
        <w:rPr>
          <w:rFonts w:ascii="Calibri" w:hAnsi="Calibri" w:cs="Calibri"/>
          <w:b/>
          <w:noProof w:val="0"/>
          <w:sz w:val="28"/>
          <w:szCs w:val="28"/>
          <w:u w:val="single"/>
        </w:rPr>
      </w:pPr>
      <w:r>
        <w:rPr>
          <w:rFonts w:ascii="Calibri" w:hAnsi="Calibri" w:cs="Calibri"/>
          <w:b/>
          <w:noProof w:val="0"/>
          <w:sz w:val="28"/>
          <w:szCs w:val="28"/>
          <w:u w:val="single"/>
        </w:rPr>
        <w:br w:type="page"/>
      </w:r>
      <w:r w:rsidR="007523B2" w:rsidRPr="00AE2301">
        <w:rPr>
          <w:rFonts w:ascii="Calibri" w:hAnsi="Calibri" w:cs="Calibri"/>
          <w:b/>
          <w:noProof w:val="0"/>
          <w:sz w:val="28"/>
          <w:szCs w:val="28"/>
          <w:u w:val="single"/>
        </w:rPr>
        <w:lastRenderedPageBreak/>
        <w:t xml:space="preserve">TAPPVARMVATTEN </w:t>
      </w:r>
      <w:r w:rsidR="00E8439B" w:rsidRPr="00AE2301">
        <w:rPr>
          <w:rFonts w:ascii="Calibri" w:hAnsi="Calibri" w:cs="Calibri"/>
          <w:b/>
          <w:noProof w:val="0"/>
          <w:sz w:val="28"/>
          <w:szCs w:val="28"/>
          <w:u w:val="single"/>
        </w:rPr>
        <w:t>VV01</w:t>
      </w:r>
    </w:p>
    <w:p w14:paraId="02DCE964" w14:textId="77777777" w:rsidR="007523B2" w:rsidRPr="00386EC6" w:rsidRDefault="007523B2" w:rsidP="007523B2">
      <w:pPr>
        <w:pStyle w:val="Lista"/>
        <w:rPr>
          <w:rFonts w:ascii="Arial" w:hAnsi="Arial" w:cs="Arial"/>
          <w:b/>
          <w:szCs w:val="24"/>
          <w:u w:val="single"/>
        </w:rPr>
      </w:pPr>
    </w:p>
    <w:p w14:paraId="6FF26164" w14:textId="77777777" w:rsidR="007523B2" w:rsidRPr="00AE2301" w:rsidRDefault="007523B2" w:rsidP="007523B2">
      <w:pPr>
        <w:pStyle w:val="Lista"/>
        <w:rPr>
          <w:rFonts w:ascii="Calibri" w:hAnsi="Calibri" w:cs="Calibri"/>
          <w:b/>
          <w:noProof w:val="0"/>
          <w:szCs w:val="24"/>
        </w:rPr>
      </w:pPr>
      <w:r w:rsidRPr="00AE2301">
        <w:rPr>
          <w:rFonts w:ascii="Calibri" w:hAnsi="Calibri" w:cs="Calibri"/>
          <w:b/>
          <w:noProof w:val="0"/>
          <w:szCs w:val="24"/>
        </w:rPr>
        <w:t>STYRNING</w:t>
      </w:r>
    </w:p>
    <w:p w14:paraId="408F1EC9" w14:textId="77777777" w:rsidR="00386EC6" w:rsidRPr="00386EC6" w:rsidRDefault="00386EC6" w:rsidP="007523B2">
      <w:pPr>
        <w:rPr>
          <w:rFonts w:cs="Arial"/>
          <w:b/>
          <w:sz w:val="22"/>
          <w:szCs w:val="22"/>
        </w:rPr>
      </w:pPr>
    </w:p>
    <w:p w14:paraId="4D9CCD53" w14:textId="77777777" w:rsidR="007523B2" w:rsidRPr="004E385D" w:rsidRDefault="007523B2" w:rsidP="007523B2">
      <w:pPr>
        <w:pStyle w:val="Lista"/>
        <w:rPr>
          <w:rFonts w:ascii="Calibri" w:hAnsi="Calibri" w:cs="Calibri"/>
          <w:b/>
          <w:noProof w:val="0"/>
          <w:sz w:val="22"/>
          <w:szCs w:val="22"/>
        </w:rPr>
      </w:pPr>
      <w:r w:rsidRPr="004E385D">
        <w:rPr>
          <w:rFonts w:ascii="Calibri" w:hAnsi="Calibri" w:cs="Calibri"/>
          <w:b/>
          <w:noProof w:val="0"/>
          <w:sz w:val="22"/>
          <w:szCs w:val="22"/>
        </w:rPr>
        <w:t>Pumpstyrning</w:t>
      </w:r>
    </w:p>
    <w:p w14:paraId="137DCDDC" w14:textId="77777777" w:rsidR="007523B2" w:rsidRPr="00CF5E46" w:rsidRDefault="007523B2" w:rsidP="00386EC6">
      <w:pPr>
        <w:pStyle w:val="Rubrik5"/>
        <w:rPr>
          <w:rFonts w:ascii="Calibri" w:hAnsi="Calibri" w:cs="Calibri"/>
          <w:b w:val="0"/>
          <w:noProof w:val="0"/>
          <w:sz w:val="22"/>
          <w:szCs w:val="22"/>
          <w:u w:val="none"/>
        </w:rPr>
      </w:pPr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Cirkulationspump </w:t>
      </w:r>
      <w:r w:rsidR="00E8439B"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VV01</w:t>
      </w:r>
      <w:r w:rsidR="00386EC6"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-</w:t>
      </w:r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P1 är i kontinuerlig drift. </w:t>
      </w:r>
      <w:r w:rsidR="00F37E6F"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br/>
      </w:r>
    </w:p>
    <w:p w14:paraId="5C4F2931" w14:textId="77777777" w:rsidR="007523B2" w:rsidRPr="00CF5E46" w:rsidRDefault="007523B2" w:rsidP="007523B2">
      <w:pPr>
        <w:pStyle w:val="Lista"/>
        <w:rPr>
          <w:rFonts w:ascii="Calibri" w:hAnsi="Calibri" w:cs="Calibri"/>
          <w:b/>
          <w:noProof w:val="0"/>
          <w:szCs w:val="24"/>
        </w:rPr>
      </w:pPr>
      <w:r w:rsidRPr="00CF5E46">
        <w:rPr>
          <w:rFonts w:ascii="Calibri" w:hAnsi="Calibri" w:cs="Calibri"/>
          <w:b/>
          <w:noProof w:val="0"/>
          <w:szCs w:val="24"/>
        </w:rPr>
        <w:t>REGLERING</w:t>
      </w:r>
    </w:p>
    <w:p w14:paraId="63EC2673" w14:textId="77777777" w:rsidR="007523B2" w:rsidRPr="00F37E6F" w:rsidRDefault="007523B2" w:rsidP="007523B2">
      <w:pPr>
        <w:pStyle w:val="Lista"/>
        <w:rPr>
          <w:rFonts w:ascii="Arial" w:hAnsi="Arial" w:cs="Arial"/>
          <w:sz w:val="28"/>
          <w:szCs w:val="28"/>
        </w:rPr>
      </w:pPr>
    </w:p>
    <w:p w14:paraId="758BE7F6" w14:textId="77777777" w:rsidR="007523B2" w:rsidRPr="004E385D" w:rsidRDefault="007523B2" w:rsidP="007523B2">
      <w:pPr>
        <w:pStyle w:val="Lista"/>
        <w:rPr>
          <w:rFonts w:ascii="Calibri" w:hAnsi="Calibri" w:cs="Calibri"/>
          <w:b/>
          <w:noProof w:val="0"/>
          <w:sz w:val="22"/>
          <w:szCs w:val="22"/>
        </w:rPr>
      </w:pPr>
      <w:r w:rsidRPr="004E385D">
        <w:rPr>
          <w:rFonts w:ascii="Calibri" w:hAnsi="Calibri" w:cs="Calibri"/>
          <w:b/>
          <w:noProof w:val="0"/>
          <w:sz w:val="22"/>
          <w:szCs w:val="22"/>
        </w:rPr>
        <w:t>Temperatur</w:t>
      </w:r>
    </w:p>
    <w:p w14:paraId="6BADDECE" w14:textId="77777777" w:rsidR="00082EED" w:rsidRDefault="007523B2" w:rsidP="00CF5E46">
      <w:pPr>
        <w:pStyle w:val="Rubrik5"/>
        <w:rPr>
          <w:rFonts w:ascii="Calibri" w:hAnsi="Calibri" w:cs="Calibri"/>
          <w:b w:val="0"/>
          <w:noProof w:val="0"/>
          <w:sz w:val="22"/>
          <w:szCs w:val="22"/>
          <w:u w:val="none"/>
        </w:rPr>
      </w:pPr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Temperaturgivare </w:t>
      </w:r>
      <w:r w:rsidR="00E8439B"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VV01</w:t>
      </w:r>
      <w:r w:rsidR="007C6F04"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-</w:t>
      </w:r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GT11, placerad i framledning efter fjärrvärmeväxlaren, r</w:t>
      </w:r>
      <w:r w:rsidR="00CF7A08">
        <w:rPr>
          <w:rFonts w:ascii="Calibri" w:hAnsi="Calibri" w:cs="Calibri"/>
          <w:b w:val="0"/>
          <w:noProof w:val="0"/>
          <w:sz w:val="22"/>
          <w:szCs w:val="22"/>
          <w:u w:val="none"/>
        </w:rPr>
        <w:t>eglerar via DUC/PLC styrv</w:t>
      </w:r>
      <w:r w:rsidR="007800AF">
        <w:rPr>
          <w:rFonts w:ascii="Calibri" w:hAnsi="Calibri" w:cs="Calibri"/>
          <w:b w:val="0"/>
          <w:noProof w:val="0"/>
          <w:sz w:val="22"/>
          <w:szCs w:val="22"/>
          <w:u w:val="none"/>
        </w:rPr>
        <w:t>entil</w:t>
      </w:r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 </w:t>
      </w:r>
      <w:r w:rsidR="00E8439B"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VV01</w:t>
      </w:r>
      <w:r w:rsidR="00F37E6F"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-</w:t>
      </w:r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SV11 så att inställd framledningstemperatur erhålls.</w:t>
      </w:r>
      <w:r w:rsidR="00CF7A08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 </w:t>
      </w:r>
    </w:p>
    <w:p w14:paraId="057C39AA" w14:textId="77777777" w:rsidR="00082EED" w:rsidRDefault="00082EED" w:rsidP="00CF5E46">
      <w:pPr>
        <w:pStyle w:val="Rubrik5"/>
        <w:rPr>
          <w:rFonts w:ascii="Calibri" w:hAnsi="Calibri" w:cs="Calibri"/>
          <w:b w:val="0"/>
          <w:noProof w:val="0"/>
          <w:sz w:val="22"/>
          <w:szCs w:val="22"/>
          <w:u w:val="none"/>
        </w:rPr>
      </w:pPr>
    </w:p>
    <w:p w14:paraId="09BCCF48" w14:textId="77777777" w:rsidR="00082EED" w:rsidRPr="00924424" w:rsidRDefault="00082EED" w:rsidP="00082EED">
      <w:pPr>
        <w:pStyle w:val="Lista"/>
        <w:rPr>
          <w:rFonts w:ascii="Calibri" w:hAnsi="Calibri" w:cs="Calibri"/>
          <w:b/>
          <w:noProof w:val="0"/>
          <w:sz w:val="22"/>
          <w:szCs w:val="22"/>
        </w:rPr>
      </w:pPr>
      <w:r w:rsidRPr="00924424">
        <w:rPr>
          <w:rFonts w:ascii="Calibri" w:hAnsi="Calibri" w:cs="Calibri"/>
          <w:b/>
          <w:noProof w:val="0"/>
          <w:sz w:val="22"/>
          <w:szCs w:val="22"/>
        </w:rPr>
        <w:t>Tryckreglering</w:t>
      </w:r>
    </w:p>
    <w:p w14:paraId="2B68AA31" w14:textId="307C0FE3" w:rsidR="00082EED" w:rsidRPr="00CF5E46" w:rsidRDefault="00082EED" w:rsidP="00082EED">
      <w:pPr>
        <w:pStyle w:val="Rubrik5"/>
        <w:rPr>
          <w:rFonts w:ascii="Calibri" w:hAnsi="Calibri" w:cs="Calibri"/>
          <w:b w:val="0"/>
          <w:noProof w:val="0"/>
          <w:sz w:val="22"/>
          <w:szCs w:val="22"/>
          <w:u w:val="none"/>
        </w:rPr>
      </w:pPr>
      <w:r w:rsidRPr="00924424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Tryckgivare styr via intern regulator varvtalet på cirkulationspumpen </w:t>
      </w:r>
      <w:r>
        <w:rPr>
          <w:rFonts w:ascii="Calibri" w:hAnsi="Calibri" w:cs="Calibri"/>
          <w:b w:val="0"/>
          <w:noProof w:val="0"/>
          <w:sz w:val="22"/>
          <w:szCs w:val="22"/>
          <w:u w:val="none"/>
        </w:rPr>
        <w:t>VV01</w:t>
      </w:r>
      <w:r>
        <w:rPr>
          <w:rFonts w:ascii="Calibri" w:hAnsi="Calibri" w:cs="Calibri"/>
          <w:b w:val="0"/>
          <w:noProof w:val="0"/>
          <w:sz w:val="22"/>
          <w:szCs w:val="22"/>
          <w:u w:val="none"/>
        </w:rPr>
        <w:noBreakHyphen/>
      </w:r>
      <w:r w:rsidRPr="00924424">
        <w:rPr>
          <w:rFonts w:ascii="Calibri" w:hAnsi="Calibri" w:cs="Calibri"/>
          <w:b w:val="0"/>
          <w:noProof w:val="0"/>
          <w:sz w:val="22"/>
          <w:szCs w:val="22"/>
          <w:u w:val="none"/>
        </w:rPr>
        <w:t>P1 så att inställt konstanttryck erhålls.</w:t>
      </w:r>
    </w:p>
    <w:p w14:paraId="134EAE93" w14:textId="6955D3A5" w:rsidR="007523B2" w:rsidRPr="00CF5E46" w:rsidRDefault="007523B2" w:rsidP="00CF5E46">
      <w:pPr>
        <w:pStyle w:val="Rubrik5"/>
        <w:rPr>
          <w:rFonts w:ascii="Calibri" w:hAnsi="Calibri" w:cs="Calibri"/>
          <w:b w:val="0"/>
          <w:noProof w:val="0"/>
          <w:sz w:val="22"/>
          <w:szCs w:val="22"/>
          <w:u w:val="none"/>
        </w:rPr>
      </w:pPr>
    </w:p>
    <w:p w14:paraId="4C8BE796" w14:textId="77777777" w:rsidR="007523B2" w:rsidRPr="00CF5E46" w:rsidRDefault="007523B2" w:rsidP="007523B2">
      <w:pPr>
        <w:pStyle w:val="Lista"/>
        <w:rPr>
          <w:rFonts w:ascii="Calibri" w:hAnsi="Calibri" w:cs="Calibri"/>
          <w:b/>
          <w:noProof w:val="0"/>
          <w:szCs w:val="24"/>
        </w:rPr>
      </w:pPr>
      <w:r w:rsidRPr="00CF5E46">
        <w:rPr>
          <w:rFonts w:ascii="Calibri" w:hAnsi="Calibri" w:cs="Calibri"/>
          <w:b/>
          <w:noProof w:val="0"/>
          <w:szCs w:val="24"/>
        </w:rPr>
        <w:t>SKYDD</w:t>
      </w:r>
    </w:p>
    <w:p w14:paraId="2E404973" w14:textId="77777777" w:rsidR="007523B2" w:rsidRPr="00CF5E46" w:rsidRDefault="007523B2" w:rsidP="00CF5E46">
      <w:pPr>
        <w:pStyle w:val="Rubrik5"/>
        <w:rPr>
          <w:rFonts w:ascii="Calibri" w:hAnsi="Calibri" w:cs="Calibri"/>
          <w:b w:val="0"/>
          <w:noProof w:val="0"/>
          <w:sz w:val="22"/>
          <w:szCs w:val="22"/>
          <w:u w:val="none"/>
        </w:rPr>
      </w:pPr>
    </w:p>
    <w:p w14:paraId="734E8017" w14:textId="77777777" w:rsidR="007523B2" w:rsidRPr="004E385D" w:rsidRDefault="007523B2" w:rsidP="007523B2">
      <w:pPr>
        <w:pStyle w:val="Lista"/>
        <w:rPr>
          <w:rFonts w:ascii="Calibri" w:hAnsi="Calibri" w:cs="Calibri"/>
          <w:b/>
          <w:noProof w:val="0"/>
          <w:sz w:val="22"/>
          <w:szCs w:val="22"/>
        </w:rPr>
      </w:pPr>
      <w:r w:rsidRPr="004E385D">
        <w:rPr>
          <w:rFonts w:ascii="Calibri" w:hAnsi="Calibri" w:cs="Calibri"/>
          <w:b/>
          <w:noProof w:val="0"/>
          <w:sz w:val="22"/>
          <w:szCs w:val="22"/>
        </w:rPr>
        <w:t>Högtemperaturvakt</w:t>
      </w:r>
    </w:p>
    <w:p w14:paraId="2594DEDB" w14:textId="77CDCD04" w:rsidR="00F37E6F" w:rsidRPr="00CF5E46" w:rsidRDefault="007523B2" w:rsidP="00CF5E46">
      <w:pPr>
        <w:pStyle w:val="Rubrik5"/>
        <w:rPr>
          <w:rFonts w:ascii="Calibri" w:hAnsi="Calibri" w:cs="Calibri"/>
          <w:b w:val="0"/>
          <w:noProof w:val="0"/>
          <w:sz w:val="22"/>
          <w:szCs w:val="22"/>
          <w:u w:val="none"/>
        </w:rPr>
      </w:pPr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Om framledningstemperaturen vid </w:t>
      </w:r>
      <w:r w:rsidR="00E8439B"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VV01</w:t>
      </w:r>
      <w:r w:rsidR="00F37E6F"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-</w:t>
      </w:r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GT31 överskrider inställt värde reglerar blandningsventilen </w:t>
      </w:r>
      <w:r w:rsidR="00E8439B"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VV01</w:t>
      </w:r>
      <w:r w:rsidR="00F37E6F"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-</w:t>
      </w:r>
      <w:r w:rsidR="00DD4745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SV81 att öppna mot </w:t>
      </w:r>
      <w:r w:rsidR="00165A08">
        <w:rPr>
          <w:rFonts w:ascii="Calibri" w:hAnsi="Calibri" w:cs="Calibri"/>
          <w:b w:val="0"/>
          <w:noProof w:val="0"/>
          <w:sz w:val="22"/>
          <w:szCs w:val="22"/>
          <w:u w:val="none"/>
        </w:rPr>
        <w:t>kallvatten</w:t>
      </w:r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 för att förhindra höga temperaturer på tappvarmvattnet. </w:t>
      </w:r>
      <w:r w:rsidR="00F37E6F"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Temperaturvakten f</w:t>
      </w:r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örreglas vid </w:t>
      </w:r>
      <w:proofErr w:type="spellStart"/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legionellafunktion</w:t>
      </w:r>
      <w:proofErr w:type="spellEnd"/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.</w:t>
      </w:r>
    </w:p>
    <w:p w14:paraId="5B362BA2" w14:textId="77777777" w:rsidR="007523B2" w:rsidRPr="00CF5E46" w:rsidRDefault="007523B2" w:rsidP="00CF5E46">
      <w:pPr>
        <w:pStyle w:val="Rubrik5"/>
        <w:rPr>
          <w:rFonts w:ascii="Calibri" w:hAnsi="Calibri" w:cs="Calibri"/>
          <w:b w:val="0"/>
          <w:noProof w:val="0"/>
          <w:sz w:val="22"/>
          <w:szCs w:val="22"/>
          <w:u w:val="none"/>
        </w:rPr>
      </w:pPr>
    </w:p>
    <w:p w14:paraId="4834C8E8" w14:textId="77777777" w:rsidR="007523B2" w:rsidRPr="004E385D" w:rsidRDefault="007523B2" w:rsidP="007523B2">
      <w:pPr>
        <w:pStyle w:val="Lista"/>
        <w:rPr>
          <w:rFonts w:ascii="Calibri" w:hAnsi="Calibri" w:cs="Calibri"/>
          <w:b/>
          <w:noProof w:val="0"/>
          <w:sz w:val="22"/>
          <w:szCs w:val="22"/>
        </w:rPr>
      </w:pPr>
      <w:r w:rsidRPr="004E385D">
        <w:rPr>
          <w:rFonts w:ascii="Calibri" w:hAnsi="Calibri" w:cs="Calibri"/>
          <w:b/>
          <w:noProof w:val="0"/>
          <w:sz w:val="22"/>
          <w:szCs w:val="22"/>
        </w:rPr>
        <w:t>Avvikelselarm</w:t>
      </w:r>
    </w:p>
    <w:p w14:paraId="2C0C4B11" w14:textId="77777777" w:rsidR="007523B2" w:rsidRPr="00CF5E46" w:rsidRDefault="007523B2" w:rsidP="00CF5E46">
      <w:pPr>
        <w:pStyle w:val="Rubrik5"/>
        <w:rPr>
          <w:rFonts w:ascii="Calibri" w:hAnsi="Calibri" w:cs="Calibri"/>
          <w:b w:val="0"/>
          <w:noProof w:val="0"/>
          <w:sz w:val="22"/>
          <w:szCs w:val="22"/>
          <w:u w:val="none"/>
        </w:rPr>
      </w:pPr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Larm utlöses om mätvärde för reglerande givare avviker från </w:t>
      </w:r>
      <w:proofErr w:type="spellStart"/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börvärdet</w:t>
      </w:r>
      <w:proofErr w:type="spellEnd"/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. Avvikelsens storlek och tidsfördröjning är individuellt</w:t>
      </w:r>
      <w:r w:rsidR="00DD4745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 </w:t>
      </w:r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inställbar i DUC/PLC för reglerande givare. Avvikelselarm blockeras vid pumpstopp.</w:t>
      </w:r>
    </w:p>
    <w:p w14:paraId="6EA89C65" w14:textId="77777777" w:rsidR="007523B2" w:rsidRPr="00CF5E46" w:rsidRDefault="007523B2" w:rsidP="00CF5E46">
      <w:pPr>
        <w:pStyle w:val="Rubrik5"/>
        <w:rPr>
          <w:rFonts w:ascii="Calibri" w:hAnsi="Calibri" w:cs="Calibri"/>
          <w:b w:val="0"/>
          <w:noProof w:val="0"/>
          <w:sz w:val="22"/>
          <w:szCs w:val="22"/>
          <w:u w:val="none"/>
        </w:rPr>
      </w:pPr>
    </w:p>
    <w:p w14:paraId="5584CAFF" w14:textId="77777777" w:rsidR="007523B2" w:rsidRPr="004E385D" w:rsidRDefault="007523B2" w:rsidP="007523B2">
      <w:pPr>
        <w:pStyle w:val="Lista"/>
        <w:rPr>
          <w:rFonts w:ascii="Calibri" w:hAnsi="Calibri" w:cs="Calibri"/>
          <w:b/>
          <w:noProof w:val="0"/>
          <w:sz w:val="22"/>
          <w:szCs w:val="22"/>
        </w:rPr>
      </w:pPr>
      <w:proofErr w:type="spellStart"/>
      <w:r w:rsidRPr="004E385D">
        <w:rPr>
          <w:rFonts w:ascii="Calibri" w:hAnsi="Calibri" w:cs="Calibri"/>
          <w:b/>
          <w:noProof w:val="0"/>
          <w:sz w:val="22"/>
          <w:szCs w:val="22"/>
        </w:rPr>
        <w:t>Legionellafunktion</w:t>
      </w:r>
      <w:proofErr w:type="spellEnd"/>
    </w:p>
    <w:p w14:paraId="626C7FA9" w14:textId="5F343674" w:rsidR="007523B2" w:rsidRPr="00CF5E46" w:rsidRDefault="007523B2" w:rsidP="00CF5E46">
      <w:pPr>
        <w:pStyle w:val="Rubrik5"/>
        <w:rPr>
          <w:rFonts w:ascii="Calibri" w:hAnsi="Calibri" w:cs="Calibri"/>
          <w:b w:val="0"/>
          <w:noProof w:val="0"/>
          <w:sz w:val="22"/>
          <w:szCs w:val="22"/>
          <w:u w:val="none"/>
        </w:rPr>
      </w:pPr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För att motverka </w:t>
      </w:r>
      <w:proofErr w:type="spellStart"/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legionellatillväxt</w:t>
      </w:r>
      <w:proofErr w:type="spellEnd"/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 i tappvarmvattensystemet </w:t>
      </w:r>
      <w:r w:rsidR="003338A0">
        <w:rPr>
          <w:rFonts w:ascii="Calibri" w:hAnsi="Calibri" w:cs="Calibri"/>
          <w:b w:val="0"/>
          <w:noProof w:val="0"/>
          <w:sz w:val="22"/>
          <w:szCs w:val="22"/>
          <w:u w:val="none"/>
        </w:rPr>
        <w:t>ska</w:t>
      </w:r>
    </w:p>
    <w:p w14:paraId="776A6D3A" w14:textId="77777777" w:rsidR="007523B2" w:rsidRPr="00CF5E46" w:rsidRDefault="007523B2" w:rsidP="00CF5E46">
      <w:pPr>
        <w:pStyle w:val="Rubrik5"/>
        <w:rPr>
          <w:rFonts w:ascii="Calibri" w:hAnsi="Calibri" w:cs="Calibri"/>
          <w:b w:val="0"/>
          <w:noProof w:val="0"/>
          <w:sz w:val="22"/>
          <w:szCs w:val="22"/>
          <w:u w:val="none"/>
        </w:rPr>
      </w:pPr>
      <w:proofErr w:type="spellStart"/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börvärdet</w:t>
      </w:r>
      <w:proofErr w:type="spellEnd"/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 för regleringen höjas under korta tidsperioder nattetid via</w:t>
      </w:r>
    </w:p>
    <w:p w14:paraId="48ED4D6B" w14:textId="77777777" w:rsidR="007523B2" w:rsidRPr="00CF5E46" w:rsidRDefault="007523B2" w:rsidP="00CF5E46">
      <w:pPr>
        <w:pStyle w:val="Rubrik5"/>
        <w:rPr>
          <w:rFonts w:ascii="Calibri" w:hAnsi="Calibri" w:cs="Calibri"/>
          <w:b w:val="0"/>
          <w:noProof w:val="0"/>
          <w:sz w:val="22"/>
          <w:szCs w:val="22"/>
          <w:u w:val="none"/>
        </w:rPr>
      </w:pPr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tidkanal i DUC/PLC.</w:t>
      </w:r>
    </w:p>
    <w:p w14:paraId="52BFEBBE" w14:textId="77777777" w:rsidR="007523B2" w:rsidRPr="0046569E" w:rsidRDefault="007523B2" w:rsidP="007523B2">
      <w:pPr>
        <w:tabs>
          <w:tab w:val="left" w:pos="2835"/>
          <w:tab w:val="left" w:pos="3969"/>
          <w:tab w:val="left" w:pos="6237"/>
          <w:tab w:val="left" w:pos="7088"/>
        </w:tabs>
        <w:rPr>
          <w:b/>
          <w:szCs w:val="24"/>
          <w:u w:val="single"/>
        </w:rPr>
      </w:pPr>
    </w:p>
    <w:p w14:paraId="27C3CB1D" w14:textId="77777777" w:rsidR="007523B2" w:rsidRPr="0046569E" w:rsidRDefault="007C0DD1" w:rsidP="00CF5E46">
      <w:pPr>
        <w:pStyle w:val="Lista"/>
        <w:rPr>
          <w:b/>
          <w:szCs w:val="24"/>
          <w:u w:val="single"/>
        </w:rPr>
      </w:pPr>
      <w:r>
        <w:rPr>
          <w:rFonts w:ascii="Calibri" w:hAnsi="Calibri" w:cs="Calibri"/>
          <w:b/>
          <w:noProof w:val="0"/>
          <w:szCs w:val="24"/>
        </w:rPr>
        <w:t>MÄTNING</w:t>
      </w:r>
    </w:p>
    <w:p w14:paraId="1D53F160" w14:textId="77777777" w:rsidR="007913B5" w:rsidRDefault="007913B5" w:rsidP="007913B5">
      <w:pPr>
        <w:pStyle w:val="Lista"/>
        <w:rPr>
          <w:rFonts w:ascii="Calibri" w:hAnsi="Calibri" w:cs="Calibri"/>
          <w:b/>
          <w:noProof w:val="0"/>
          <w:sz w:val="22"/>
          <w:szCs w:val="22"/>
        </w:rPr>
      </w:pPr>
    </w:p>
    <w:p w14:paraId="385FC18C" w14:textId="77777777" w:rsidR="007800AF" w:rsidRPr="00C56A1F" w:rsidRDefault="007800AF" w:rsidP="007800AF">
      <w:pPr>
        <w:pStyle w:val="Lista"/>
        <w:rPr>
          <w:rFonts w:ascii="Calibri" w:hAnsi="Calibri" w:cs="Calibri"/>
          <w:b/>
          <w:noProof w:val="0"/>
          <w:sz w:val="22"/>
          <w:szCs w:val="22"/>
        </w:rPr>
      </w:pPr>
      <w:r w:rsidRPr="00C56A1F">
        <w:rPr>
          <w:rFonts w:ascii="Calibri" w:hAnsi="Calibri" w:cs="Calibri"/>
          <w:b/>
          <w:noProof w:val="0"/>
          <w:sz w:val="22"/>
          <w:szCs w:val="22"/>
        </w:rPr>
        <w:t>Energiberäkning</w:t>
      </w:r>
    </w:p>
    <w:p w14:paraId="6F83F279" w14:textId="341B1200" w:rsidR="007800AF" w:rsidRPr="007913B5" w:rsidRDefault="007800AF" w:rsidP="007800AF">
      <w:pPr>
        <w:pStyle w:val="Rubrik5"/>
        <w:rPr>
          <w:rFonts w:ascii="Calibri" w:hAnsi="Calibri" w:cs="Calibri"/>
          <w:b w:val="0"/>
          <w:noProof w:val="0"/>
          <w:sz w:val="22"/>
          <w:szCs w:val="22"/>
          <w:u w:val="none"/>
        </w:rPr>
      </w:pPr>
      <w:r w:rsidRPr="00C56A1F">
        <w:rPr>
          <w:rFonts w:ascii="Calibri" w:hAnsi="Calibri" w:cs="Calibri"/>
          <w:b w:val="0"/>
          <w:noProof w:val="0"/>
          <w:sz w:val="22"/>
          <w:szCs w:val="22"/>
          <w:u w:val="none"/>
        </w:rPr>
        <w:t>Värmemängdsmätare för varmvatten VV01-MQ41 är anslut</w:t>
      </w:r>
      <w:r w:rsidR="00165A08">
        <w:rPr>
          <w:rFonts w:ascii="Calibri" w:hAnsi="Calibri" w:cs="Calibri"/>
          <w:b w:val="0"/>
          <w:noProof w:val="0"/>
          <w:sz w:val="22"/>
          <w:szCs w:val="22"/>
          <w:u w:val="none"/>
        </w:rPr>
        <w:t>en</w:t>
      </w:r>
      <w:r w:rsidRPr="00C56A1F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 till </w:t>
      </w:r>
      <w:proofErr w:type="spellStart"/>
      <w:r>
        <w:rPr>
          <w:rFonts w:ascii="Calibri" w:hAnsi="Calibri" w:cs="Calibri"/>
          <w:b w:val="0"/>
          <w:noProof w:val="0"/>
          <w:sz w:val="22"/>
          <w:szCs w:val="22"/>
          <w:u w:val="none"/>
        </w:rPr>
        <w:t>SISABOnline</w:t>
      </w:r>
      <w:proofErr w:type="spellEnd"/>
      <w:r w:rsidRPr="00C56A1F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 via kommunikationsbuss för överföring av mätvärd</w:t>
      </w:r>
      <w:r w:rsidRPr="0042139F">
        <w:rPr>
          <w:rFonts w:ascii="Calibri" w:hAnsi="Calibri" w:cs="Calibri"/>
          <w:b w:val="0"/>
          <w:noProof w:val="0"/>
          <w:sz w:val="22"/>
          <w:szCs w:val="22"/>
          <w:u w:val="none"/>
        </w:rPr>
        <w:t>en</w:t>
      </w:r>
      <w:r w:rsidR="0042139F" w:rsidRPr="0042139F">
        <w:rPr>
          <w:rFonts w:ascii="Calibri" w:hAnsi="Calibri" w:cs="Calibri"/>
          <w:b w:val="0"/>
          <w:sz w:val="22"/>
          <w:szCs w:val="22"/>
          <w:u w:val="none"/>
        </w:rPr>
        <w:t>, alltså ej via DUC</w:t>
      </w:r>
      <w:r w:rsidRPr="0042139F">
        <w:rPr>
          <w:rFonts w:ascii="Calibri" w:hAnsi="Calibri" w:cs="Calibri"/>
          <w:b w:val="0"/>
          <w:noProof w:val="0"/>
          <w:sz w:val="22"/>
          <w:szCs w:val="22"/>
          <w:u w:val="none"/>
        </w:rPr>
        <w:t>.</w:t>
      </w:r>
      <w:r w:rsidR="0042139F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 </w:t>
      </w:r>
      <w:r w:rsidRPr="00C56A1F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Avläsbara värden </w:t>
      </w:r>
      <w:r>
        <w:rPr>
          <w:rFonts w:ascii="Calibri" w:hAnsi="Calibri" w:cs="Calibri"/>
          <w:b w:val="0"/>
          <w:noProof w:val="0"/>
          <w:sz w:val="22"/>
          <w:szCs w:val="22"/>
          <w:u w:val="none"/>
        </w:rPr>
        <w:t>är momentan effekt i kW, energi</w:t>
      </w:r>
      <w:r w:rsidRPr="00C56A1F">
        <w:rPr>
          <w:rFonts w:ascii="Calibri" w:hAnsi="Calibri" w:cs="Calibri"/>
          <w:b w:val="0"/>
          <w:noProof w:val="0"/>
          <w:sz w:val="22"/>
          <w:szCs w:val="22"/>
          <w:u w:val="none"/>
        </w:rPr>
        <w:t>förbrukning i kWh, temperaturer på varm- resp. kallvatten samt aktuell mätarställning för flödesgivare.</w:t>
      </w:r>
    </w:p>
    <w:p w14:paraId="33F9FE13" w14:textId="77777777" w:rsidR="007800AF" w:rsidRDefault="007800AF" w:rsidP="00805F26">
      <w:pPr>
        <w:pStyle w:val="Lista"/>
        <w:rPr>
          <w:rFonts w:ascii="Calibri" w:hAnsi="Calibri" w:cs="Calibri"/>
          <w:b/>
          <w:noProof w:val="0"/>
          <w:sz w:val="22"/>
          <w:szCs w:val="22"/>
        </w:rPr>
      </w:pPr>
    </w:p>
    <w:p w14:paraId="48459661" w14:textId="77777777" w:rsidR="00341800" w:rsidRPr="00805F26" w:rsidRDefault="00341800" w:rsidP="00341800">
      <w:pPr>
        <w:pStyle w:val="Lista"/>
        <w:rPr>
          <w:rFonts w:ascii="Calibri" w:hAnsi="Calibri" w:cs="Calibri"/>
          <w:b/>
          <w:noProof w:val="0"/>
          <w:sz w:val="22"/>
          <w:szCs w:val="22"/>
        </w:rPr>
      </w:pPr>
    </w:p>
    <w:p w14:paraId="30A6ED24" w14:textId="77777777" w:rsidR="007523B2" w:rsidRPr="00AE2301" w:rsidRDefault="007523B2" w:rsidP="007523B2">
      <w:pPr>
        <w:pStyle w:val="Lista"/>
        <w:rPr>
          <w:rFonts w:ascii="Calibri" w:hAnsi="Calibri" w:cs="Calibri"/>
          <w:b/>
          <w:noProof w:val="0"/>
          <w:sz w:val="28"/>
          <w:szCs w:val="28"/>
          <w:u w:val="single"/>
        </w:rPr>
      </w:pPr>
      <w:r w:rsidRPr="00AE2301">
        <w:rPr>
          <w:rFonts w:ascii="Calibri" w:hAnsi="Calibri" w:cs="Calibri"/>
          <w:b/>
          <w:noProof w:val="0"/>
          <w:sz w:val="28"/>
          <w:szCs w:val="28"/>
          <w:u w:val="single"/>
        </w:rPr>
        <w:t>VÄRME PRIMÄR VP0</w:t>
      </w:r>
      <w:r w:rsidR="00B6263D" w:rsidRPr="00AE2301">
        <w:rPr>
          <w:rFonts w:ascii="Calibri" w:hAnsi="Calibri" w:cs="Calibri"/>
          <w:b/>
          <w:noProof w:val="0"/>
          <w:sz w:val="28"/>
          <w:szCs w:val="28"/>
          <w:u w:val="single"/>
        </w:rPr>
        <w:t>1</w:t>
      </w:r>
    </w:p>
    <w:p w14:paraId="0EE4591F" w14:textId="77777777" w:rsidR="007523B2" w:rsidRPr="0046569E" w:rsidRDefault="007523B2" w:rsidP="007523B2">
      <w:pPr>
        <w:pStyle w:val="Lista"/>
        <w:rPr>
          <w:rFonts w:ascii="Arial" w:hAnsi="Arial" w:cs="Arial"/>
          <w:b/>
          <w:szCs w:val="24"/>
          <w:u w:val="single"/>
        </w:rPr>
      </w:pPr>
    </w:p>
    <w:p w14:paraId="693BA1F9" w14:textId="77777777" w:rsidR="007523B2" w:rsidRPr="00CF5E46" w:rsidRDefault="007523B2" w:rsidP="00CF5E46">
      <w:pPr>
        <w:pStyle w:val="Lista"/>
        <w:rPr>
          <w:rFonts w:ascii="Calibri" w:hAnsi="Calibri" w:cs="Calibri"/>
          <w:b/>
          <w:noProof w:val="0"/>
          <w:szCs w:val="24"/>
        </w:rPr>
      </w:pPr>
      <w:r w:rsidRPr="00CF5E46">
        <w:rPr>
          <w:rFonts w:ascii="Calibri" w:hAnsi="Calibri" w:cs="Calibri"/>
          <w:b/>
          <w:noProof w:val="0"/>
          <w:szCs w:val="24"/>
        </w:rPr>
        <w:t>MÄTNING</w:t>
      </w:r>
    </w:p>
    <w:p w14:paraId="2FC1B1A3" w14:textId="77777777" w:rsidR="007523B2" w:rsidRPr="0046569E" w:rsidRDefault="007523B2" w:rsidP="007523B2">
      <w:pPr>
        <w:tabs>
          <w:tab w:val="left" w:pos="2835"/>
          <w:tab w:val="left" w:pos="3969"/>
          <w:tab w:val="left" w:pos="6237"/>
          <w:tab w:val="left" w:pos="7088"/>
        </w:tabs>
        <w:rPr>
          <w:b/>
          <w:sz w:val="22"/>
          <w:szCs w:val="22"/>
          <w:u w:val="single"/>
        </w:rPr>
      </w:pPr>
    </w:p>
    <w:p w14:paraId="34C88E6F" w14:textId="77777777" w:rsidR="007523B2" w:rsidRPr="004E385D" w:rsidRDefault="007523B2" w:rsidP="007523B2">
      <w:pPr>
        <w:rPr>
          <w:rFonts w:ascii="Calibri" w:hAnsi="Calibri" w:cs="Calibri"/>
          <w:b/>
          <w:noProof w:val="0"/>
          <w:sz w:val="22"/>
          <w:szCs w:val="22"/>
        </w:rPr>
      </w:pPr>
      <w:r w:rsidRPr="004E385D">
        <w:rPr>
          <w:rFonts w:ascii="Calibri" w:hAnsi="Calibri" w:cs="Calibri"/>
          <w:b/>
          <w:noProof w:val="0"/>
          <w:sz w:val="22"/>
          <w:szCs w:val="22"/>
        </w:rPr>
        <w:t>Energiberäkning</w:t>
      </w:r>
    </w:p>
    <w:p w14:paraId="4A701C11" w14:textId="3259C57E" w:rsidR="007523B2" w:rsidRPr="003B705E" w:rsidRDefault="007523B2" w:rsidP="003B705E">
      <w:pPr>
        <w:pStyle w:val="Rubrik5"/>
        <w:rPr>
          <w:rFonts w:ascii="Calibri" w:hAnsi="Calibri" w:cs="Calibri"/>
          <w:b w:val="0"/>
          <w:noProof w:val="0"/>
          <w:sz w:val="22"/>
          <w:szCs w:val="22"/>
          <w:u w:val="none"/>
        </w:rPr>
      </w:pPr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Värmemängdsmätare för fjärrvärmevärme VP0</w:t>
      </w:r>
      <w:r w:rsidR="00B6263D"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1</w:t>
      </w:r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-MQ41 är </w:t>
      </w:r>
      <w:r w:rsidR="00E03037"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anslut</w:t>
      </w:r>
      <w:r w:rsidR="00E03037">
        <w:rPr>
          <w:rFonts w:ascii="Calibri" w:hAnsi="Calibri" w:cs="Calibri"/>
          <w:b w:val="0"/>
          <w:noProof w:val="0"/>
          <w:sz w:val="22"/>
          <w:szCs w:val="22"/>
          <w:u w:val="none"/>
        </w:rPr>
        <w:t>en</w:t>
      </w:r>
      <w:r w:rsidR="00E03037"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 till </w:t>
      </w:r>
      <w:proofErr w:type="spellStart"/>
      <w:r w:rsidR="00987E80">
        <w:rPr>
          <w:rFonts w:ascii="Calibri" w:hAnsi="Calibri" w:cs="Calibri"/>
          <w:b w:val="0"/>
          <w:noProof w:val="0"/>
          <w:sz w:val="22"/>
          <w:szCs w:val="22"/>
          <w:u w:val="none"/>
        </w:rPr>
        <w:t>SISABOnline</w:t>
      </w:r>
      <w:proofErr w:type="spellEnd"/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 via kommunikationsbuss för överföring av mätvärd</w:t>
      </w:r>
      <w:r w:rsidRPr="0042139F">
        <w:rPr>
          <w:rFonts w:ascii="Calibri" w:hAnsi="Calibri" w:cs="Calibri"/>
          <w:b w:val="0"/>
          <w:noProof w:val="0"/>
          <w:sz w:val="22"/>
          <w:szCs w:val="22"/>
          <w:u w:val="none"/>
        </w:rPr>
        <w:t>en</w:t>
      </w:r>
      <w:r w:rsidR="0042139F" w:rsidRPr="0042139F">
        <w:rPr>
          <w:rFonts w:ascii="Calibri" w:hAnsi="Calibri" w:cs="Calibri"/>
          <w:b w:val="0"/>
          <w:sz w:val="22"/>
          <w:szCs w:val="22"/>
          <w:u w:val="none"/>
        </w:rPr>
        <w:t>, alltså ej via DUC</w:t>
      </w:r>
      <w:r w:rsidRPr="0042139F">
        <w:rPr>
          <w:rFonts w:ascii="Calibri" w:hAnsi="Calibri" w:cs="Calibri"/>
          <w:b w:val="0"/>
          <w:noProof w:val="0"/>
          <w:sz w:val="22"/>
          <w:szCs w:val="22"/>
          <w:u w:val="none"/>
        </w:rPr>
        <w:t>.</w:t>
      </w:r>
      <w:r w:rsidR="0042139F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 </w:t>
      </w:r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Avläsbara värden är momentan effektförbrukning i kW,</w:t>
      </w:r>
      <w:r w:rsidR="00092C08"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 </w:t>
      </w:r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 xml:space="preserve">energiförbrukningen i </w:t>
      </w:r>
      <w:r w:rsidR="00723254"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k</w:t>
      </w:r>
      <w:r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t>Wh samt temperaturer på fram- resp. returledningar.</w:t>
      </w:r>
      <w:r w:rsidR="0046569E" w:rsidRPr="00CF5E46">
        <w:rPr>
          <w:rFonts w:ascii="Calibri" w:hAnsi="Calibri" w:cs="Calibri"/>
          <w:b w:val="0"/>
          <w:noProof w:val="0"/>
          <w:sz w:val="22"/>
          <w:szCs w:val="22"/>
          <w:u w:val="none"/>
        </w:rPr>
        <w:br/>
      </w:r>
    </w:p>
    <w:p w14:paraId="2AFA87D6" w14:textId="77777777" w:rsidR="00165A08" w:rsidRPr="00B150F8" w:rsidRDefault="00165A08" w:rsidP="00165A08">
      <w:pPr>
        <w:pStyle w:val="Lista"/>
        <w:ind w:right="127"/>
        <w:rPr>
          <w:rFonts w:ascii="Calibri" w:hAnsi="Calibri" w:cs="Calibri"/>
          <w:b/>
          <w:i/>
          <w:sz w:val="22"/>
          <w:szCs w:val="22"/>
          <w:highlight w:val="yellow"/>
        </w:rPr>
      </w:pPr>
      <w:r w:rsidRPr="00B150F8">
        <w:rPr>
          <w:rFonts w:ascii="Calibri" w:hAnsi="Calibri" w:cs="Calibri"/>
          <w:b/>
          <w:i/>
          <w:sz w:val="22"/>
          <w:szCs w:val="22"/>
          <w:highlight w:val="yellow"/>
        </w:rPr>
        <w:t>Elinstallation VP01-MQ41</w:t>
      </w:r>
    </w:p>
    <w:p w14:paraId="6839E5F3" w14:textId="61C007B3" w:rsidR="00165A08" w:rsidRPr="00EE30CE" w:rsidRDefault="00165A08" w:rsidP="00165A08">
      <w:pPr>
        <w:pStyle w:val="Lista"/>
        <w:ind w:right="127"/>
        <w:rPr>
          <w:rFonts w:ascii="Calibri" w:hAnsi="Calibri" w:cs="Calibri"/>
          <w:i/>
          <w:sz w:val="22"/>
          <w:szCs w:val="22"/>
        </w:rPr>
      </w:pPr>
      <w:r w:rsidRPr="00B150F8">
        <w:rPr>
          <w:rFonts w:ascii="Calibri" w:hAnsi="Calibri" w:cs="Calibri"/>
          <w:i/>
          <w:sz w:val="22"/>
          <w:szCs w:val="22"/>
          <w:highlight w:val="yellow"/>
        </w:rPr>
        <w:t>”Kabeldragning och montage samt inkoppling av mätutrustning (Integreringsverk, givare, kommunikationsutrustning) utförs av fjärrvärmeleverantör eller av denne utsedd personal. Utsedd EE i projekt ska dra fram separat avsäkrad 1-fas 230V, 10A till mätplats och avsluta med plomberbar manöverbrytare som bryter både fas och nolla. Denna 230V – matning får ej brytas även om fjärrvärmecentralen görs spänningslös. För elinstallation i fjärrvärmecentraler gäller kapslingsklass IP54 eller bättre. Överlämningspunkt för plomberbar manöverbrytare skall vara på vägg direkt i anslutning till flödesgivare.”</w:t>
      </w:r>
    </w:p>
    <w:p w14:paraId="6A8800CF" w14:textId="77777777" w:rsidR="00CA70B4" w:rsidRDefault="00CA70B4" w:rsidP="004E385D">
      <w:pPr>
        <w:pStyle w:val="Lista"/>
        <w:rPr>
          <w:rFonts w:ascii="Calibri" w:hAnsi="Calibri" w:cs="Calibri"/>
          <w:b/>
          <w:noProof w:val="0"/>
          <w:szCs w:val="24"/>
          <w:u w:val="single"/>
        </w:rPr>
      </w:pPr>
    </w:p>
    <w:p w14:paraId="7E9404B9" w14:textId="70EEB306" w:rsidR="00CA70B4" w:rsidRPr="00EE30CE" w:rsidRDefault="00255F7B" w:rsidP="00CA70B4">
      <w:pPr>
        <w:pStyle w:val="Lista"/>
        <w:ind w:right="127"/>
        <w:rPr>
          <w:rFonts w:ascii="Calibri" w:hAnsi="Calibri" w:cs="Calibri"/>
          <w:b/>
          <w:szCs w:val="24"/>
          <w:u w:val="single"/>
        </w:rPr>
      </w:pPr>
      <w:r>
        <w:rPr>
          <w:rFonts w:ascii="Calibri" w:hAnsi="Calibri" w:cs="Calibri"/>
          <w:b/>
          <w:sz w:val="28"/>
          <w:szCs w:val="28"/>
          <w:u w:val="single"/>
        </w:rPr>
        <w:br w:type="column"/>
      </w:r>
      <w:bookmarkStart w:id="4" w:name="_Hlk3268280"/>
      <w:r w:rsidR="00CA70B4" w:rsidRPr="00EE30CE">
        <w:rPr>
          <w:rFonts w:ascii="Calibri" w:hAnsi="Calibri" w:cs="Calibri"/>
          <w:b/>
          <w:sz w:val="28"/>
          <w:szCs w:val="28"/>
          <w:u w:val="single"/>
        </w:rPr>
        <w:t>KALLVATTEN KV01</w:t>
      </w:r>
    </w:p>
    <w:p w14:paraId="0F863342" w14:textId="77777777" w:rsidR="00CA70B4" w:rsidRPr="00EE30CE" w:rsidRDefault="00CA70B4" w:rsidP="00CA70B4">
      <w:pPr>
        <w:pStyle w:val="Lista"/>
        <w:ind w:right="127"/>
        <w:rPr>
          <w:rFonts w:ascii="Calibri" w:hAnsi="Calibri" w:cs="Calibri"/>
          <w:b/>
          <w:szCs w:val="24"/>
          <w:u w:val="single"/>
        </w:rPr>
      </w:pPr>
    </w:p>
    <w:p w14:paraId="2A691CCE" w14:textId="77777777" w:rsidR="00CA70B4" w:rsidRPr="00EE30CE" w:rsidRDefault="00CA70B4" w:rsidP="00CA70B4">
      <w:pPr>
        <w:pStyle w:val="Lista"/>
        <w:ind w:right="127"/>
        <w:rPr>
          <w:rFonts w:ascii="Calibri" w:hAnsi="Calibri" w:cs="Calibri"/>
          <w:szCs w:val="24"/>
        </w:rPr>
      </w:pPr>
      <w:r w:rsidRPr="00EE30CE">
        <w:rPr>
          <w:rFonts w:ascii="Calibri" w:hAnsi="Calibri" w:cs="Calibri"/>
          <w:b/>
          <w:szCs w:val="24"/>
        </w:rPr>
        <w:t>STYRNING</w:t>
      </w:r>
    </w:p>
    <w:p w14:paraId="1D82DCA9" w14:textId="567E03D0" w:rsidR="00CA70B4" w:rsidRDefault="00CA70B4" w:rsidP="00CA70B4">
      <w:pPr>
        <w:ind w:right="127"/>
        <w:rPr>
          <w:rFonts w:ascii="Calibri" w:hAnsi="Calibri" w:cs="Calibri"/>
          <w:b/>
          <w:sz w:val="22"/>
          <w:szCs w:val="22"/>
        </w:rPr>
      </w:pPr>
    </w:p>
    <w:p w14:paraId="3B653654" w14:textId="0CA7A9DA" w:rsidR="0018752A" w:rsidRPr="0018752A" w:rsidRDefault="0018752A" w:rsidP="00CA70B4">
      <w:pPr>
        <w:ind w:right="127"/>
        <w:rPr>
          <w:rFonts w:ascii="Calibri" w:hAnsi="Calibri" w:cs="Calibri"/>
          <w:i/>
          <w:sz w:val="22"/>
          <w:szCs w:val="22"/>
        </w:rPr>
      </w:pPr>
      <w:r>
        <w:rPr>
          <w:rFonts w:ascii="Calibri" w:hAnsi="Calibri" w:cs="Calibri"/>
          <w:b/>
          <w:sz w:val="22"/>
          <w:szCs w:val="22"/>
        </w:rPr>
        <w:t xml:space="preserve">Tryckstegringspump </w:t>
      </w:r>
      <w:r w:rsidRPr="0018752A">
        <w:rPr>
          <w:rFonts w:ascii="Calibri" w:hAnsi="Calibri" w:cs="Calibri"/>
          <w:i/>
          <w:sz w:val="22"/>
          <w:szCs w:val="22"/>
          <w:highlight w:val="yellow"/>
        </w:rPr>
        <w:t>(</w:t>
      </w:r>
      <w:r w:rsidR="00B150F8">
        <w:rPr>
          <w:rFonts w:ascii="Calibri" w:hAnsi="Calibri" w:cs="Calibri"/>
          <w:i/>
          <w:sz w:val="22"/>
          <w:szCs w:val="22"/>
          <w:highlight w:val="yellow"/>
        </w:rPr>
        <w:t>Vid</w:t>
      </w:r>
      <w:r w:rsidRPr="0018752A">
        <w:rPr>
          <w:rFonts w:ascii="Calibri" w:hAnsi="Calibri" w:cs="Calibri"/>
          <w:i/>
          <w:sz w:val="22"/>
          <w:szCs w:val="22"/>
          <w:highlight w:val="yellow"/>
        </w:rPr>
        <w:t xml:space="preserve"> behov)</w:t>
      </w:r>
    </w:p>
    <w:p w14:paraId="69E3389B" w14:textId="66E75074" w:rsidR="0018752A" w:rsidRPr="0018752A" w:rsidRDefault="0018752A" w:rsidP="00CA70B4">
      <w:pPr>
        <w:ind w:right="127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 xml:space="preserve">Tryckstegringspump KV01-P1 styrs via interna tryckgivare. </w:t>
      </w:r>
    </w:p>
    <w:p w14:paraId="32ED590D" w14:textId="77777777" w:rsidR="0018752A" w:rsidRPr="00EE30CE" w:rsidRDefault="0018752A" w:rsidP="00CA70B4">
      <w:pPr>
        <w:ind w:right="127"/>
        <w:rPr>
          <w:rFonts w:ascii="Calibri" w:hAnsi="Calibri" w:cs="Calibri"/>
          <w:b/>
          <w:sz w:val="22"/>
          <w:szCs w:val="22"/>
        </w:rPr>
      </w:pPr>
    </w:p>
    <w:p w14:paraId="4058005C" w14:textId="77777777" w:rsidR="00CA70B4" w:rsidRPr="00EE30CE" w:rsidRDefault="00CA70B4" w:rsidP="00CA70B4">
      <w:pPr>
        <w:pStyle w:val="Lista"/>
        <w:ind w:right="127"/>
        <w:rPr>
          <w:rFonts w:ascii="Calibri" w:hAnsi="Calibri" w:cs="Calibri"/>
          <w:sz w:val="22"/>
          <w:szCs w:val="22"/>
        </w:rPr>
      </w:pPr>
      <w:r w:rsidRPr="00EE30CE">
        <w:rPr>
          <w:rFonts w:ascii="Calibri" w:hAnsi="Calibri" w:cs="Calibri"/>
          <w:b/>
          <w:sz w:val="22"/>
          <w:szCs w:val="22"/>
        </w:rPr>
        <w:t xml:space="preserve">Inkommande kallvatten </w:t>
      </w:r>
      <w:r w:rsidRPr="0018752A">
        <w:rPr>
          <w:rFonts w:ascii="Calibri" w:hAnsi="Calibri" w:cs="Calibri"/>
          <w:i/>
          <w:sz w:val="22"/>
          <w:szCs w:val="22"/>
          <w:highlight w:val="yellow"/>
        </w:rPr>
        <w:t>(Funktion gäller Förskola)</w:t>
      </w:r>
    </w:p>
    <w:p w14:paraId="0B128F69" w14:textId="3EA1125A" w:rsidR="00CA70B4" w:rsidRPr="00EE30CE" w:rsidRDefault="00CA70B4" w:rsidP="00CA70B4">
      <w:pPr>
        <w:pStyle w:val="Lista"/>
        <w:ind w:right="127"/>
        <w:rPr>
          <w:rFonts w:ascii="Calibri" w:hAnsi="Calibri" w:cs="Calibri"/>
          <w:sz w:val="22"/>
          <w:szCs w:val="22"/>
        </w:rPr>
      </w:pPr>
      <w:r w:rsidRPr="00EE30CE">
        <w:rPr>
          <w:rFonts w:ascii="Calibri" w:hAnsi="Calibri" w:cs="Calibri"/>
          <w:sz w:val="22"/>
          <w:szCs w:val="22"/>
        </w:rPr>
        <w:t xml:space="preserve">När en signal erhålls från inbrottslarmet att byggnaden är larmad och efter en i DUC/PLC inställbar fördröjningstid stängs ventilen </w:t>
      </w:r>
      <w:r w:rsidR="00D2388E">
        <w:rPr>
          <w:rFonts w:ascii="Calibri" w:hAnsi="Calibri" w:cs="Calibri"/>
          <w:sz w:val="22"/>
          <w:szCs w:val="22"/>
        </w:rPr>
        <w:t>KV01-</w:t>
      </w:r>
      <w:r w:rsidRPr="00EE30CE">
        <w:rPr>
          <w:rFonts w:ascii="Calibri" w:hAnsi="Calibri" w:cs="Calibri"/>
          <w:sz w:val="22"/>
          <w:szCs w:val="22"/>
        </w:rPr>
        <w:t>SV91 för</w:t>
      </w:r>
      <w:r>
        <w:rPr>
          <w:rFonts w:ascii="Calibri" w:hAnsi="Calibri" w:cs="Calibri"/>
          <w:sz w:val="22"/>
          <w:szCs w:val="22"/>
        </w:rPr>
        <w:t xml:space="preserve"> </w:t>
      </w:r>
      <w:r w:rsidRPr="00EE30CE">
        <w:rPr>
          <w:rFonts w:ascii="Calibri" w:hAnsi="Calibri" w:cs="Calibri"/>
          <w:sz w:val="22"/>
          <w:szCs w:val="22"/>
        </w:rPr>
        <w:t xml:space="preserve">inkommande kallvatten. Fördröjningstiden inställs så att ev. diskmaskiner etc. hinner köra sitt program. Ventilställdon </w:t>
      </w:r>
      <w:r w:rsidR="00D2388E">
        <w:rPr>
          <w:rFonts w:ascii="Calibri" w:hAnsi="Calibri" w:cs="Calibri"/>
          <w:sz w:val="22"/>
          <w:szCs w:val="22"/>
        </w:rPr>
        <w:t>KV01-</w:t>
      </w:r>
      <w:r w:rsidRPr="00EE30CE">
        <w:rPr>
          <w:rFonts w:ascii="Calibri" w:hAnsi="Calibri" w:cs="Calibri"/>
          <w:sz w:val="22"/>
          <w:szCs w:val="22"/>
        </w:rPr>
        <w:t xml:space="preserve">SV91 skall inte stänga automatiskt vid strömbortfall utan kvarstå i aktuellt läge. Vid behov kan styrventil </w:t>
      </w:r>
      <w:r w:rsidR="00D2388E">
        <w:rPr>
          <w:rFonts w:ascii="Calibri" w:hAnsi="Calibri" w:cs="Calibri"/>
          <w:sz w:val="22"/>
          <w:szCs w:val="22"/>
        </w:rPr>
        <w:t>KV01-</w:t>
      </w:r>
      <w:r w:rsidRPr="00EE30CE">
        <w:rPr>
          <w:rFonts w:ascii="Calibri" w:hAnsi="Calibri" w:cs="Calibri"/>
          <w:sz w:val="22"/>
          <w:szCs w:val="22"/>
        </w:rPr>
        <w:t>SV91 öppnas/stängas manuellt.</w:t>
      </w:r>
    </w:p>
    <w:p w14:paraId="62145548" w14:textId="77777777" w:rsidR="00CA70B4" w:rsidRPr="00EE30CE" w:rsidRDefault="00CA70B4" w:rsidP="00CA70B4">
      <w:pPr>
        <w:pStyle w:val="Lista"/>
        <w:ind w:right="127"/>
        <w:rPr>
          <w:rFonts w:ascii="Calibri" w:hAnsi="Calibri" w:cs="Calibri"/>
          <w:b/>
          <w:bCs/>
          <w:szCs w:val="24"/>
          <w:u w:val="single"/>
        </w:rPr>
      </w:pPr>
    </w:p>
    <w:p w14:paraId="41189674" w14:textId="77777777" w:rsidR="00CA70B4" w:rsidRPr="00EE30CE" w:rsidRDefault="00CA70B4" w:rsidP="00CA70B4">
      <w:pPr>
        <w:pStyle w:val="Lista"/>
        <w:ind w:right="127"/>
        <w:rPr>
          <w:rFonts w:ascii="Calibri" w:hAnsi="Calibri" w:cs="Calibri"/>
          <w:b/>
          <w:bCs/>
          <w:szCs w:val="24"/>
        </w:rPr>
      </w:pPr>
      <w:r w:rsidRPr="00EE30CE">
        <w:rPr>
          <w:rFonts w:ascii="Calibri" w:hAnsi="Calibri" w:cs="Calibri"/>
          <w:b/>
          <w:bCs/>
          <w:szCs w:val="24"/>
        </w:rPr>
        <w:t>SKYDD</w:t>
      </w:r>
    </w:p>
    <w:p w14:paraId="34B7612F" w14:textId="77777777" w:rsidR="0018752A" w:rsidRPr="00EE30CE" w:rsidRDefault="0018752A" w:rsidP="00CA70B4">
      <w:pPr>
        <w:pStyle w:val="Lista"/>
        <w:ind w:right="127"/>
        <w:rPr>
          <w:rFonts w:ascii="Calibri" w:hAnsi="Calibri" w:cs="Calibri"/>
          <w:b/>
          <w:bCs/>
          <w:szCs w:val="24"/>
          <w:u w:val="single"/>
        </w:rPr>
      </w:pPr>
    </w:p>
    <w:p w14:paraId="1F9C9C9E" w14:textId="77777777" w:rsidR="00CA70B4" w:rsidRPr="00EE30CE" w:rsidRDefault="00CA70B4" w:rsidP="00CA70B4">
      <w:pPr>
        <w:pStyle w:val="Lista"/>
        <w:ind w:right="127"/>
        <w:rPr>
          <w:rFonts w:ascii="Calibri" w:hAnsi="Calibri" w:cs="Calibri"/>
          <w:b/>
          <w:bCs/>
          <w:sz w:val="22"/>
          <w:szCs w:val="22"/>
        </w:rPr>
      </w:pPr>
      <w:r w:rsidRPr="00EE30CE">
        <w:rPr>
          <w:rFonts w:ascii="Calibri" w:hAnsi="Calibri" w:cs="Calibri"/>
          <w:b/>
          <w:bCs/>
          <w:sz w:val="22"/>
          <w:szCs w:val="22"/>
        </w:rPr>
        <w:t>Brand</w:t>
      </w:r>
    </w:p>
    <w:p w14:paraId="56310BD3" w14:textId="1FF29B85" w:rsidR="00CA70B4" w:rsidRDefault="00CA70B4" w:rsidP="00CA70B4">
      <w:pPr>
        <w:pStyle w:val="Lista"/>
        <w:ind w:right="127"/>
        <w:rPr>
          <w:rFonts w:ascii="Calibri" w:hAnsi="Calibri" w:cs="Calibri"/>
          <w:sz w:val="22"/>
          <w:szCs w:val="22"/>
        </w:rPr>
      </w:pPr>
      <w:r w:rsidRPr="00EE30CE">
        <w:rPr>
          <w:rFonts w:ascii="Calibri" w:hAnsi="Calibri" w:cs="Calibri"/>
          <w:sz w:val="22"/>
          <w:szCs w:val="22"/>
        </w:rPr>
        <w:t xml:space="preserve">Vid brandlarm från brandlarmscentral öppnar ventil </w:t>
      </w:r>
      <w:r w:rsidR="00D2388E">
        <w:rPr>
          <w:rFonts w:ascii="Calibri" w:hAnsi="Calibri" w:cs="Calibri"/>
          <w:sz w:val="22"/>
          <w:szCs w:val="22"/>
        </w:rPr>
        <w:t>KV01-</w:t>
      </w:r>
      <w:r w:rsidRPr="00EE30CE">
        <w:rPr>
          <w:rFonts w:ascii="Calibri" w:hAnsi="Calibri" w:cs="Calibri"/>
          <w:sz w:val="22"/>
          <w:szCs w:val="22"/>
        </w:rPr>
        <w:t>SV91 omedelbart.</w:t>
      </w:r>
    </w:p>
    <w:p w14:paraId="394501E0" w14:textId="43259F49" w:rsidR="00B255C8" w:rsidRDefault="00B255C8" w:rsidP="00CA70B4">
      <w:pPr>
        <w:pStyle w:val="Lista"/>
        <w:ind w:right="127"/>
        <w:rPr>
          <w:rFonts w:ascii="Calibri" w:hAnsi="Calibri" w:cs="Calibri"/>
          <w:sz w:val="22"/>
          <w:szCs w:val="22"/>
        </w:rPr>
      </w:pPr>
    </w:p>
    <w:p w14:paraId="4BCB6554" w14:textId="77777777" w:rsidR="00B255C8" w:rsidRDefault="00B255C8" w:rsidP="00B255C8">
      <w:pPr>
        <w:pStyle w:val="Lista"/>
        <w:rPr>
          <w:rFonts w:ascii="Calibri" w:hAnsi="Calibri" w:cs="Calibri"/>
          <w:b/>
          <w:noProof w:val="0"/>
          <w:sz w:val="22"/>
          <w:szCs w:val="22"/>
        </w:rPr>
      </w:pPr>
      <w:r>
        <w:rPr>
          <w:rFonts w:ascii="Calibri" w:hAnsi="Calibri" w:cs="Calibri"/>
          <w:b/>
          <w:sz w:val="22"/>
          <w:szCs w:val="22"/>
        </w:rPr>
        <w:t>Flödesvakt</w:t>
      </w:r>
    </w:p>
    <w:p w14:paraId="54FB12D1" w14:textId="77777777" w:rsidR="00B255C8" w:rsidRDefault="00B255C8" w:rsidP="00B255C8">
      <w:pPr>
        <w:rPr>
          <w:rFonts w:ascii="Calibri" w:eastAsia="MS Mincho" w:hAnsi="Calibri" w:cs="Calibri"/>
          <w:bCs/>
          <w:sz w:val="22"/>
          <w:szCs w:val="22"/>
        </w:rPr>
      </w:pPr>
      <w:r>
        <w:rPr>
          <w:rFonts w:ascii="Calibri" w:eastAsia="MS Mincho" w:hAnsi="Calibri" w:cs="Calibri"/>
          <w:bCs/>
          <w:sz w:val="22"/>
          <w:szCs w:val="22"/>
        </w:rPr>
        <w:t>Larm från flödesvakt för nödkyla enligt larmlista.</w:t>
      </w:r>
    </w:p>
    <w:p w14:paraId="329F80DC" w14:textId="77777777" w:rsidR="00CA70B4" w:rsidRPr="00EE30CE" w:rsidRDefault="00CA70B4" w:rsidP="00CA70B4">
      <w:pPr>
        <w:pStyle w:val="Lista"/>
        <w:ind w:right="127"/>
        <w:rPr>
          <w:rFonts w:ascii="Calibri" w:hAnsi="Calibri" w:cs="Calibri"/>
          <w:sz w:val="28"/>
          <w:szCs w:val="28"/>
        </w:rPr>
      </w:pPr>
    </w:p>
    <w:p w14:paraId="2C1F3E48" w14:textId="77777777" w:rsidR="00CA70B4" w:rsidRPr="00EE30CE" w:rsidRDefault="00CA70B4" w:rsidP="00CA70B4">
      <w:pPr>
        <w:tabs>
          <w:tab w:val="left" w:pos="2835"/>
          <w:tab w:val="left" w:pos="3969"/>
          <w:tab w:val="left" w:pos="6237"/>
          <w:tab w:val="left" w:pos="7088"/>
        </w:tabs>
        <w:ind w:right="127"/>
        <w:rPr>
          <w:rFonts w:ascii="Calibri" w:hAnsi="Calibri" w:cs="Calibri"/>
          <w:b/>
          <w:szCs w:val="24"/>
        </w:rPr>
      </w:pPr>
      <w:r w:rsidRPr="00EE30CE">
        <w:rPr>
          <w:rFonts w:ascii="Calibri" w:hAnsi="Calibri" w:cs="Calibri"/>
          <w:b/>
          <w:szCs w:val="24"/>
        </w:rPr>
        <w:t>MÄTNING</w:t>
      </w:r>
    </w:p>
    <w:p w14:paraId="45A51923" w14:textId="77777777" w:rsidR="00CA70B4" w:rsidRPr="00EE30CE" w:rsidRDefault="00CA70B4" w:rsidP="00CA70B4">
      <w:pPr>
        <w:tabs>
          <w:tab w:val="left" w:pos="2835"/>
          <w:tab w:val="left" w:pos="3969"/>
          <w:tab w:val="left" w:pos="6237"/>
          <w:tab w:val="left" w:pos="7088"/>
        </w:tabs>
        <w:ind w:right="127"/>
        <w:rPr>
          <w:rFonts w:ascii="Calibri" w:hAnsi="Calibri" w:cs="Calibri"/>
          <w:b/>
          <w:sz w:val="22"/>
          <w:szCs w:val="22"/>
          <w:u w:val="single"/>
        </w:rPr>
      </w:pPr>
    </w:p>
    <w:p w14:paraId="69C22A68" w14:textId="77777777" w:rsidR="00CA70B4" w:rsidRPr="00EE30CE" w:rsidRDefault="00CA70B4" w:rsidP="00CA70B4">
      <w:pPr>
        <w:ind w:right="127"/>
        <w:rPr>
          <w:rFonts w:ascii="Calibri" w:hAnsi="Calibri" w:cs="Calibri"/>
          <w:b/>
          <w:sz w:val="22"/>
          <w:szCs w:val="22"/>
        </w:rPr>
      </w:pPr>
      <w:r w:rsidRPr="00EE30CE">
        <w:rPr>
          <w:rFonts w:ascii="Calibri" w:hAnsi="Calibri" w:cs="Calibri"/>
          <w:b/>
          <w:sz w:val="22"/>
          <w:szCs w:val="22"/>
        </w:rPr>
        <w:t>Flödesberäkning</w:t>
      </w:r>
    </w:p>
    <w:p w14:paraId="2792681D" w14:textId="00833874" w:rsidR="00CA70B4" w:rsidRDefault="00CA70B4" w:rsidP="00CA70B4">
      <w:pPr>
        <w:pStyle w:val="Lista"/>
        <w:rPr>
          <w:rFonts w:ascii="Calibri" w:hAnsi="Calibri" w:cs="Calibri"/>
          <w:sz w:val="22"/>
          <w:szCs w:val="22"/>
        </w:rPr>
      </w:pPr>
      <w:r w:rsidRPr="00EE30CE">
        <w:rPr>
          <w:rFonts w:ascii="Calibri" w:hAnsi="Calibri" w:cs="Calibri"/>
          <w:sz w:val="22"/>
          <w:szCs w:val="22"/>
        </w:rPr>
        <w:t xml:space="preserve">Flödesmätare för kallvatten KV01-MF4(X) är ansluten till </w:t>
      </w:r>
      <w:r>
        <w:rPr>
          <w:rFonts w:ascii="Calibri" w:hAnsi="Calibri" w:cs="Calibri"/>
          <w:sz w:val="22"/>
          <w:szCs w:val="22"/>
        </w:rPr>
        <w:t xml:space="preserve">SISABOnline via </w:t>
      </w:r>
      <w:r w:rsidRPr="00EE30CE">
        <w:rPr>
          <w:rFonts w:ascii="Calibri" w:hAnsi="Calibri" w:cs="Calibri"/>
          <w:sz w:val="22"/>
          <w:szCs w:val="22"/>
        </w:rPr>
        <w:t>kommunikationsbuss för överföring av mätvärden</w:t>
      </w:r>
      <w:r w:rsidR="00EE7935" w:rsidRPr="00EE7935">
        <w:rPr>
          <w:rFonts w:ascii="Calibri" w:hAnsi="Calibri" w:cs="Calibri"/>
          <w:sz w:val="22"/>
          <w:szCs w:val="22"/>
        </w:rPr>
        <w:t>, alltså ej via DUC</w:t>
      </w:r>
      <w:r w:rsidRPr="00EE7935">
        <w:rPr>
          <w:rFonts w:ascii="Calibri" w:hAnsi="Calibri" w:cs="Calibri"/>
          <w:sz w:val="22"/>
          <w:szCs w:val="22"/>
        </w:rPr>
        <w:t>.</w:t>
      </w:r>
      <w:r w:rsidRPr="00EE30CE">
        <w:rPr>
          <w:rFonts w:ascii="Calibri" w:hAnsi="Calibri" w:cs="Calibri"/>
          <w:sz w:val="22"/>
          <w:szCs w:val="22"/>
        </w:rPr>
        <w:t xml:space="preserve"> Avläsbara värden är aktuell mätarställning. </w:t>
      </w:r>
    </w:p>
    <w:p w14:paraId="3E73A732" w14:textId="77777777" w:rsidR="00CA70B4" w:rsidRDefault="00CA70B4" w:rsidP="00CA70B4">
      <w:pPr>
        <w:pStyle w:val="Lista"/>
        <w:rPr>
          <w:rFonts w:ascii="Calibri" w:hAnsi="Calibri" w:cs="Calibri"/>
          <w:i/>
          <w:sz w:val="22"/>
          <w:szCs w:val="22"/>
        </w:rPr>
      </w:pPr>
    </w:p>
    <w:p w14:paraId="4413E6DC" w14:textId="36B0FA00" w:rsidR="00CA70B4" w:rsidRDefault="00CA70B4" w:rsidP="00CA70B4">
      <w:pPr>
        <w:pStyle w:val="Lista"/>
        <w:rPr>
          <w:rFonts w:ascii="Calibri" w:hAnsi="Calibri" w:cs="Calibri"/>
          <w:sz w:val="22"/>
          <w:szCs w:val="22"/>
        </w:rPr>
      </w:pPr>
      <w:r w:rsidRPr="00CA70B4">
        <w:rPr>
          <w:rFonts w:ascii="Calibri" w:hAnsi="Calibri" w:cs="Calibri"/>
          <w:i/>
          <w:sz w:val="22"/>
          <w:szCs w:val="22"/>
        </w:rPr>
        <w:t>((X) Antal flödesmätare anpassas till aktuellt objekt vid projektering)</w:t>
      </w:r>
    </w:p>
    <w:bookmarkEnd w:id="4"/>
    <w:p w14:paraId="03516F66" w14:textId="6B815B04" w:rsidR="00CA70B4" w:rsidRDefault="00CA70B4" w:rsidP="00CA70B4">
      <w:pPr>
        <w:pStyle w:val="Lista"/>
        <w:rPr>
          <w:rFonts w:ascii="Calibri" w:hAnsi="Calibri" w:cs="Calibri"/>
          <w:b/>
          <w:noProof w:val="0"/>
          <w:szCs w:val="24"/>
          <w:u w:val="single"/>
        </w:rPr>
      </w:pPr>
    </w:p>
    <w:p w14:paraId="04C17EBB" w14:textId="77777777" w:rsidR="00C24A1F" w:rsidRDefault="00C24A1F" w:rsidP="00C24A1F">
      <w:pPr>
        <w:tabs>
          <w:tab w:val="left" w:pos="851"/>
          <w:tab w:val="left" w:pos="3119"/>
          <w:tab w:val="left" w:pos="3969"/>
          <w:tab w:val="left" w:pos="6237"/>
          <w:tab w:val="left" w:pos="7088"/>
        </w:tabs>
        <w:ind w:right="-30"/>
        <w:rPr>
          <w:rFonts w:ascii="Calibri" w:hAnsi="Calibri" w:cs="Calibri"/>
          <w:b/>
          <w:sz w:val="28"/>
          <w:szCs w:val="28"/>
          <w:u w:val="single"/>
        </w:rPr>
      </w:pPr>
      <w:bookmarkStart w:id="5" w:name="_Hlk4409188"/>
      <w:r>
        <w:rPr>
          <w:rFonts w:ascii="Calibri" w:hAnsi="Calibri" w:cs="Calibri"/>
          <w:b/>
          <w:sz w:val="28"/>
          <w:szCs w:val="28"/>
          <w:u w:val="single"/>
        </w:rPr>
        <w:t>KONFIGURERING BACnet</w:t>
      </w:r>
    </w:p>
    <w:bookmarkEnd w:id="5"/>
    <w:p w14:paraId="62A76FB8" w14:textId="77777777" w:rsidR="00487368" w:rsidRDefault="00487368" w:rsidP="00487368">
      <w:pPr>
        <w:rPr>
          <w:rFonts w:ascii="Calibri" w:eastAsia="MS Mincho" w:hAnsi="Calibri" w:cs="Calibri"/>
          <w:sz w:val="22"/>
          <w:szCs w:val="22"/>
          <w:highlight w:val="yellow"/>
        </w:rPr>
      </w:pPr>
      <w:r>
        <w:rPr>
          <w:rFonts w:ascii="Calibri" w:eastAsia="MS Mincho" w:hAnsi="Calibri" w:cs="Calibri"/>
          <w:sz w:val="22"/>
          <w:szCs w:val="22"/>
        </w:rPr>
        <w:t xml:space="preserve">Se Ramverk Programmering och Systemintegration BACnet, utgåva </w:t>
      </w:r>
      <w:r w:rsidRPr="00934087">
        <w:rPr>
          <w:rFonts w:ascii="Calibri" w:eastAsia="MS Mincho" w:hAnsi="Calibri" w:cs="Calibri"/>
          <w:sz w:val="22"/>
          <w:szCs w:val="22"/>
          <w:highlight w:val="yellow"/>
        </w:rPr>
        <w:t>x</w:t>
      </w:r>
      <w:r>
        <w:rPr>
          <w:rFonts w:ascii="Calibri" w:eastAsia="MS Mincho" w:hAnsi="Calibri" w:cs="Calibri"/>
          <w:sz w:val="22"/>
          <w:szCs w:val="22"/>
        </w:rPr>
        <w:t xml:space="preserve"> daterad </w:t>
      </w:r>
      <w:r w:rsidRPr="00934087">
        <w:rPr>
          <w:rFonts w:ascii="Calibri" w:eastAsia="MS Mincho" w:hAnsi="Calibri" w:cs="Calibri"/>
          <w:sz w:val="22"/>
          <w:szCs w:val="22"/>
          <w:highlight w:val="yellow"/>
        </w:rPr>
        <w:t>x</w:t>
      </w:r>
      <w:r>
        <w:rPr>
          <w:rFonts w:ascii="Calibri" w:eastAsia="MS Mincho" w:hAnsi="Calibri" w:cs="Calibri"/>
          <w:sz w:val="22"/>
          <w:szCs w:val="22"/>
          <w:highlight w:val="yellow"/>
        </w:rPr>
        <w:t xml:space="preserve">. </w:t>
      </w:r>
    </w:p>
    <w:p w14:paraId="4C75DF4D" w14:textId="77777777" w:rsidR="00487368" w:rsidRDefault="00487368" w:rsidP="00487368">
      <w:pPr>
        <w:rPr>
          <w:rFonts w:ascii="Calibri" w:hAnsi="Calibri" w:cs="Calibri"/>
          <w:b/>
          <w:noProof w:val="0"/>
          <w:sz w:val="28"/>
          <w:szCs w:val="28"/>
          <w:u w:val="single"/>
        </w:rPr>
      </w:pPr>
      <w:r w:rsidRPr="00934087">
        <w:rPr>
          <w:rFonts w:ascii="Calibri" w:eastAsia="MS Mincho" w:hAnsi="Calibri" w:cs="Calibri"/>
          <w:i/>
          <w:sz w:val="22"/>
          <w:szCs w:val="22"/>
          <w:highlight w:val="yellow"/>
        </w:rPr>
        <w:t>Kom ihåg att lägga med ramverket vid utskick av förfrågningsunderlag. X byts mot aktuell version.</w:t>
      </w:r>
      <w:r>
        <w:rPr>
          <w:rFonts w:ascii="Calibri" w:eastAsia="MS Mincho" w:hAnsi="Calibri" w:cs="Calibri"/>
          <w:i/>
          <w:sz w:val="22"/>
          <w:szCs w:val="22"/>
        </w:rPr>
        <w:t xml:space="preserve"> </w:t>
      </w:r>
    </w:p>
    <w:p w14:paraId="6EB332BB" w14:textId="77777777" w:rsidR="002D6F73" w:rsidRDefault="002D6F73" w:rsidP="00CA70B4">
      <w:pPr>
        <w:pStyle w:val="Lista"/>
        <w:rPr>
          <w:rFonts w:ascii="Calibri" w:hAnsi="Calibri" w:cs="Calibri"/>
          <w:b/>
          <w:noProof w:val="0"/>
          <w:szCs w:val="24"/>
          <w:u w:val="single"/>
        </w:rPr>
      </w:pPr>
    </w:p>
    <w:p w14:paraId="61046EA2" w14:textId="77777777" w:rsidR="00601AF9" w:rsidRDefault="00601AF9" w:rsidP="004E385D">
      <w:pPr>
        <w:tabs>
          <w:tab w:val="left" w:pos="2410"/>
          <w:tab w:val="left" w:pos="2835"/>
          <w:tab w:val="left" w:pos="3969"/>
          <w:tab w:val="left" w:pos="4820"/>
          <w:tab w:val="left" w:pos="7088"/>
        </w:tabs>
        <w:ind w:right="-440"/>
        <w:rPr>
          <w:rFonts w:ascii="Calibri" w:hAnsi="Calibri" w:cs="Calibri"/>
          <w:b/>
          <w:noProof w:val="0"/>
          <w:sz w:val="28"/>
          <w:u w:val="single"/>
        </w:rPr>
        <w:sectPr w:rsidR="00601AF9" w:rsidSect="00601AF9">
          <w:headerReference w:type="even" r:id="rId15"/>
          <w:headerReference w:type="default" r:id="rId16"/>
          <w:headerReference w:type="first" r:id="rId17"/>
          <w:type w:val="continuous"/>
          <w:pgSz w:w="16840" w:h="23814" w:code="8"/>
          <w:pgMar w:top="851" w:right="851" w:bottom="261" w:left="1418" w:header="0" w:footer="516" w:gutter="0"/>
          <w:paperSrc w:first="1" w:other="1"/>
          <w:cols w:num="2" w:space="720"/>
        </w:sectPr>
      </w:pPr>
    </w:p>
    <w:p w14:paraId="02152EF9" w14:textId="77777777" w:rsidR="00601AF9" w:rsidRDefault="00601AF9" w:rsidP="004E385D">
      <w:pPr>
        <w:tabs>
          <w:tab w:val="left" w:pos="2410"/>
          <w:tab w:val="left" w:pos="2835"/>
          <w:tab w:val="left" w:pos="3969"/>
          <w:tab w:val="left" w:pos="4820"/>
          <w:tab w:val="left" w:pos="7088"/>
        </w:tabs>
        <w:ind w:right="-440"/>
        <w:rPr>
          <w:rFonts w:ascii="Calibri" w:hAnsi="Calibri" w:cs="Calibri"/>
          <w:b/>
          <w:noProof w:val="0"/>
          <w:sz w:val="28"/>
          <w:u w:val="single"/>
        </w:rPr>
      </w:pPr>
    </w:p>
    <w:p w14:paraId="01B7AC13" w14:textId="123A9A54" w:rsidR="007523B2" w:rsidRPr="004E385D" w:rsidRDefault="002D6F73" w:rsidP="004E385D">
      <w:pPr>
        <w:tabs>
          <w:tab w:val="left" w:pos="2410"/>
          <w:tab w:val="left" w:pos="2835"/>
          <w:tab w:val="left" w:pos="3969"/>
          <w:tab w:val="left" w:pos="4820"/>
          <w:tab w:val="left" w:pos="7088"/>
        </w:tabs>
        <w:ind w:right="-440"/>
        <w:rPr>
          <w:rFonts w:ascii="Calibri" w:hAnsi="Calibri" w:cs="Calibri"/>
          <w:b/>
          <w:noProof w:val="0"/>
          <w:sz w:val="28"/>
          <w:u w:val="single"/>
        </w:rPr>
      </w:pPr>
      <w:r>
        <w:rPr>
          <w:rFonts w:ascii="Calibri" w:hAnsi="Calibri" w:cs="Calibri"/>
          <w:b/>
          <w:noProof w:val="0"/>
          <w:sz w:val="28"/>
          <w:u w:val="single"/>
        </w:rPr>
        <w:br w:type="page"/>
      </w:r>
      <w:r w:rsidR="007523B2" w:rsidRPr="004E385D">
        <w:rPr>
          <w:rFonts w:ascii="Calibri" w:hAnsi="Calibri" w:cs="Calibri"/>
          <w:b/>
          <w:noProof w:val="0"/>
          <w:sz w:val="28"/>
          <w:u w:val="single"/>
        </w:rPr>
        <w:lastRenderedPageBreak/>
        <w:t>LARM</w:t>
      </w:r>
    </w:p>
    <w:p w14:paraId="7E510F6C" w14:textId="77777777" w:rsidR="007523B2" w:rsidRPr="00964CF9" w:rsidRDefault="007523B2" w:rsidP="007523B2">
      <w:pPr>
        <w:tabs>
          <w:tab w:val="left" w:pos="2410"/>
          <w:tab w:val="left" w:pos="2552"/>
          <w:tab w:val="left" w:pos="3969"/>
          <w:tab w:val="left" w:pos="4820"/>
          <w:tab w:val="left" w:pos="7088"/>
        </w:tabs>
        <w:ind w:right="-440"/>
      </w:pPr>
    </w:p>
    <w:tbl>
      <w:tblPr>
        <w:tblW w:w="14742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37"/>
        <w:gridCol w:w="1144"/>
        <w:gridCol w:w="559"/>
        <w:gridCol w:w="839"/>
        <w:gridCol w:w="587"/>
        <w:gridCol w:w="1417"/>
        <w:gridCol w:w="7159"/>
      </w:tblGrid>
      <w:tr w:rsidR="001D6700" w:rsidRPr="00A4429A" w14:paraId="2CB7EECC" w14:textId="77777777" w:rsidTr="006F3883">
        <w:trPr>
          <w:tblHeader/>
        </w:trPr>
        <w:tc>
          <w:tcPr>
            <w:tcW w:w="3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69200"/>
            <w:vAlign w:val="center"/>
          </w:tcPr>
          <w:p w14:paraId="06C98DC1" w14:textId="77777777" w:rsidR="001D6700" w:rsidRPr="004E385D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rPr>
                <w:rFonts w:ascii="Calibri" w:hAnsi="Calibri" w:cs="Calibri"/>
                <w:noProof w:val="0"/>
                <w:sz w:val="22"/>
                <w:szCs w:val="22"/>
              </w:rPr>
            </w:pPr>
            <w:r w:rsidRPr="004E385D">
              <w:rPr>
                <w:rFonts w:ascii="Calibri" w:hAnsi="Calibri" w:cs="Calibri"/>
                <w:noProof w:val="0"/>
                <w:sz w:val="22"/>
                <w:szCs w:val="22"/>
              </w:rPr>
              <w:t>Objekt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F69200"/>
            <w:vAlign w:val="center"/>
          </w:tcPr>
          <w:p w14:paraId="68286953" w14:textId="26EE5121" w:rsidR="001D6700" w:rsidRPr="004E385D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jc w:val="center"/>
              <w:rPr>
                <w:rFonts w:ascii="Calibri" w:hAnsi="Calibri" w:cs="Calibri"/>
                <w:noProof w:val="0"/>
                <w:sz w:val="22"/>
                <w:szCs w:val="22"/>
              </w:rPr>
            </w:pPr>
            <w:r>
              <w:rPr>
                <w:rFonts w:ascii="Calibri" w:hAnsi="Calibri" w:cs="Calibri"/>
                <w:noProof w:val="0"/>
                <w:sz w:val="22"/>
                <w:szCs w:val="22"/>
              </w:rPr>
              <w:t>Larmklass</w:t>
            </w:r>
          </w:p>
        </w:tc>
        <w:tc>
          <w:tcPr>
            <w:tcW w:w="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F69200"/>
            <w:vAlign w:val="center"/>
          </w:tcPr>
          <w:p w14:paraId="7D4FEA1E" w14:textId="6F3D2027" w:rsidR="001D6700" w:rsidRPr="004E385D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jc w:val="center"/>
              <w:rPr>
                <w:rFonts w:ascii="Calibri" w:hAnsi="Calibri" w:cs="Calibri"/>
                <w:noProof w:val="0"/>
                <w:sz w:val="22"/>
                <w:szCs w:val="22"/>
              </w:rPr>
            </w:pPr>
            <w:proofErr w:type="spellStart"/>
            <w:r w:rsidRPr="004E385D">
              <w:rPr>
                <w:rFonts w:ascii="Calibri" w:hAnsi="Calibri" w:cs="Calibri"/>
                <w:noProof w:val="0"/>
                <w:sz w:val="22"/>
                <w:szCs w:val="22"/>
              </w:rPr>
              <w:t>Prio</w:t>
            </w:r>
            <w:proofErr w:type="spellEnd"/>
          </w:p>
        </w:tc>
        <w:tc>
          <w:tcPr>
            <w:tcW w:w="839" w:type="dxa"/>
            <w:tcBorders>
              <w:top w:val="single" w:sz="4" w:space="0" w:color="auto"/>
              <w:bottom w:val="single" w:sz="4" w:space="0" w:color="auto"/>
            </w:tcBorders>
            <w:shd w:val="clear" w:color="auto" w:fill="F69200"/>
            <w:vAlign w:val="center"/>
          </w:tcPr>
          <w:p w14:paraId="7DD58C43" w14:textId="77777777" w:rsidR="001D6700" w:rsidRPr="004E385D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jc w:val="center"/>
              <w:rPr>
                <w:rFonts w:ascii="Calibri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587" w:type="dxa"/>
            <w:tcBorders>
              <w:top w:val="single" w:sz="4" w:space="0" w:color="auto"/>
              <w:bottom w:val="single" w:sz="4" w:space="0" w:color="auto"/>
            </w:tcBorders>
            <w:shd w:val="clear" w:color="auto" w:fill="F69200"/>
          </w:tcPr>
          <w:p w14:paraId="0472E0DA" w14:textId="77777777" w:rsidR="001D6700" w:rsidRPr="004E385D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jc w:val="center"/>
              <w:rPr>
                <w:rFonts w:ascii="Calibri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F69200"/>
            <w:vAlign w:val="center"/>
          </w:tcPr>
          <w:p w14:paraId="4628BE12" w14:textId="77777777" w:rsidR="001D6700" w:rsidRPr="004E385D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jc w:val="right"/>
              <w:rPr>
                <w:rFonts w:ascii="Calibri" w:hAnsi="Calibri" w:cs="Calibri"/>
                <w:noProof w:val="0"/>
                <w:sz w:val="22"/>
                <w:szCs w:val="22"/>
              </w:rPr>
            </w:pPr>
            <w:r w:rsidRPr="004E385D">
              <w:rPr>
                <w:rFonts w:ascii="Calibri" w:hAnsi="Calibri" w:cs="Calibri"/>
                <w:noProof w:val="0"/>
                <w:sz w:val="22"/>
                <w:szCs w:val="22"/>
              </w:rPr>
              <w:t>Fördröjning</w:t>
            </w:r>
          </w:p>
        </w:tc>
        <w:tc>
          <w:tcPr>
            <w:tcW w:w="71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69200"/>
            <w:vAlign w:val="center"/>
          </w:tcPr>
          <w:p w14:paraId="24109F31" w14:textId="77777777" w:rsidR="001D6700" w:rsidRPr="004E385D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rPr>
                <w:rFonts w:ascii="Calibri" w:hAnsi="Calibri" w:cs="Calibri"/>
                <w:noProof w:val="0"/>
                <w:sz w:val="22"/>
                <w:szCs w:val="22"/>
              </w:rPr>
            </w:pPr>
            <w:r w:rsidRPr="004E385D">
              <w:rPr>
                <w:rFonts w:ascii="Calibri" w:hAnsi="Calibri" w:cs="Calibri"/>
                <w:noProof w:val="0"/>
                <w:sz w:val="22"/>
                <w:szCs w:val="22"/>
              </w:rPr>
              <w:t>Larmtext</w:t>
            </w:r>
          </w:p>
        </w:tc>
      </w:tr>
      <w:tr w:rsidR="001D6700" w:rsidRPr="00A4429A" w14:paraId="00BF2ADC" w14:textId="77777777" w:rsidTr="006F3883">
        <w:tc>
          <w:tcPr>
            <w:tcW w:w="3037" w:type="dxa"/>
            <w:tcBorders>
              <w:top w:val="single" w:sz="4" w:space="0" w:color="auto"/>
            </w:tcBorders>
          </w:tcPr>
          <w:p w14:paraId="2750D357" w14:textId="77777777" w:rsidR="001D6700" w:rsidRPr="004E385D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1144" w:type="dxa"/>
            <w:tcBorders>
              <w:top w:val="single" w:sz="4" w:space="0" w:color="auto"/>
            </w:tcBorders>
            <w:vAlign w:val="center"/>
          </w:tcPr>
          <w:p w14:paraId="2DF03206" w14:textId="77777777" w:rsidR="001D6700" w:rsidRPr="004E385D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559" w:type="dxa"/>
            <w:tcBorders>
              <w:top w:val="single" w:sz="4" w:space="0" w:color="auto"/>
            </w:tcBorders>
          </w:tcPr>
          <w:p w14:paraId="62C8722A" w14:textId="16469C8B" w:rsidR="001D6700" w:rsidRPr="004E385D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839" w:type="dxa"/>
            <w:tcBorders>
              <w:top w:val="single" w:sz="4" w:space="0" w:color="auto"/>
            </w:tcBorders>
          </w:tcPr>
          <w:p w14:paraId="3ED0B2FD" w14:textId="77777777" w:rsidR="001D6700" w:rsidRPr="004E385D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587" w:type="dxa"/>
            <w:tcBorders>
              <w:top w:val="single" w:sz="4" w:space="0" w:color="auto"/>
            </w:tcBorders>
          </w:tcPr>
          <w:p w14:paraId="676F65CE" w14:textId="77777777" w:rsidR="001D6700" w:rsidRPr="004E385D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4" w:space="0" w:color="auto"/>
            </w:tcBorders>
          </w:tcPr>
          <w:p w14:paraId="37A17E22" w14:textId="77777777" w:rsidR="001D6700" w:rsidRPr="004E385D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7159" w:type="dxa"/>
            <w:tcBorders>
              <w:top w:val="single" w:sz="4" w:space="0" w:color="auto"/>
            </w:tcBorders>
          </w:tcPr>
          <w:p w14:paraId="4970A037" w14:textId="77777777" w:rsidR="001D6700" w:rsidRPr="004E385D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</w:tr>
      <w:tr w:rsidR="001D6700" w:rsidRPr="005B72DD" w14:paraId="33626B65" w14:textId="77777777" w:rsidTr="006F3883">
        <w:tc>
          <w:tcPr>
            <w:tcW w:w="3037" w:type="dxa"/>
            <w:vAlign w:val="center"/>
          </w:tcPr>
          <w:p w14:paraId="40DBFB56" w14:textId="77777777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noProof w:val="0"/>
                <w:sz w:val="22"/>
                <w:szCs w:val="22"/>
              </w:rPr>
              <w:t>VS01-P1_DS</w:t>
            </w:r>
          </w:p>
        </w:tc>
        <w:tc>
          <w:tcPr>
            <w:tcW w:w="1144" w:type="dxa"/>
            <w:vAlign w:val="center"/>
          </w:tcPr>
          <w:p w14:paraId="421037D3" w14:textId="204DE5AB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noProof w:val="0"/>
                <w:sz w:val="22"/>
                <w:szCs w:val="22"/>
              </w:rPr>
              <w:t>B</w:t>
            </w:r>
          </w:p>
        </w:tc>
        <w:tc>
          <w:tcPr>
            <w:tcW w:w="559" w:type="dxa"/>
            <w:vAlign w:val="center"/>
          </w:tcPr>
          <w:p w14:paraId="5245DBAC" w14:textId="170775E7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22</w:t>
            </w:r>
          </w:p>
        </w:tc>
        <w:tc>
          <w:tcPr>
            <w:tcW w:w="839" w:type="dxa"/>
            <w:vAlign w:val="center"/>
          </w:tcPr>
          <w:p w14:paraId="5D093B16" w14:textId="77777777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462CA085" w14:textId="77777777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3916ECE0" w14:textId="77777777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3</w:t>
            </w:r>
            <w:r w:rsidRPr="00BB5D08">
              <w:rPr>
                <w:rFonts w:ascii="Calibri" w:eastAsia="MS Mincho" w:hAnsi="Calibri" w:cs="Calibri"/>
                <w:noProof w:val="0"/>
                <w:sz w:val="22"/>
                <w:szCs w:val="22"/>
              </w:rPr>
              <w:t xml:space="preserve"> min.</w:t>
            </w:r>
          </w:p>
        </w:tc>
        <w:tc>
          <w:tcPr>
            <w:tcW w:w="7159" w:type="dxa"/>
            <w:vAlign w:val="center"/>
          </w:tcPr>
          <w:p w14:paraId="3F8A300E" w14:textId="66CE2961" w:rsidR="001D6700" w:rsidRPr="005B72DD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noProof w:val="0"/>
                <w:sz w:val="22"/>
                <w:szCs w:val="22"/>
                <w:lang w:val="en-US"/>
              </w:rPr>
            </w:pPr>
            <w:proofErr w:type="spellStart"/>
            <w:r w:rsidRPr="005B72DD">
              <w:rPr>
                <w:rFonts w:ascii="Calibri" w:eastAsia="MS Mincho" w:hAnsi="Calibri" w:cs="Calibri"/>
                <w:noProof w:val="0"/>
                <w:sz w:val="22"/>
                <w:szCs w:val="22"/>
                <w:lang w:val="en-US"/>
              </w:rPr>
              <w:t>Driftstopp</w:t>
            </w:r>
            <w:proofErr w:type="spellEnd"/>
            <w:r w:rsidRPr="005B72DD">
              <w:rPr>
                <w:rFonts w:ascii="Calibri" w:eastAsia="MS Mincho" w:hAnsi="Calibri" w:cs="Calibri"/>
                <w:noProof w:val="0"/>
                <w:sz w:val="22"/>
                <w:szCs w:val="22"/>
                <w:lang w:val="en-US"/>
              </w:rPr>
              <w:t xml:space="preserve"> pump </w:t>
            </w:r>
          </w:p>
        </w:tc>
      </w:tr>
      <w:tr w:rsidR="001D6700" w:rsidRPr="005B72DD" w14:paraId="7E41125B" w14:textId="77777777" w:rsidTr="006F3883">
        <w:tc>
          <w:tcPr>
            <w:tcW w:w="3037" w:type="dxa"/>
            <w:vAlign w:val="center"/>
          </w:tcPr>
          <w:p w14:paraId="61BEC127" w14:textId="77777777" w:rsidR="001D6700" w:rsidRPr="00212856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212856">
              <w:rPr>
                <w:rFonts w:ascii="Calibri" w:eastAsia="MS Mincho" w:hAnsi="Calibri" w:cs="Calibri"/>
                <w:noProof w:val="0"/>
                <w:sz w:val="22"/>
                <w:szCs w:val="22"/>
              </w:rPr>
              <w:t>VS01-P1_HM</w:t>
            </w:r>
          </w:p>
        </w:tc>
        <w:tc>
          <w:tcPr>
            <w:tcW w:w="1144" w:type="dxa"/>
            <w:vAlign w:val="center"/>
          </w:tcPr>
          <w:p w14:paraId="1C333C84" w14:textId="67708232" w:rsidR="001D6700" w:rsidRPr="00212856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212856">
              <w:rPr>
                <w:rFonts w:ascii="Calibri" w:eastAsia="MS Mincho" w:hAnsi="Calibri" w:cs="Calibri"/>
                <w:noProof w:val="0"/>
                <w:sz w:val="22"/>
                <w:szCs w:val="22"/>
              </w:rPr>
              <w:t>C</w:t>
            </w:r>
          </w:p>
        </w:tc>
        <w:tc>
          <w:tcPr>
            <w:tcW w:w="559" w:type="dxa"/>
            <w:vAlign w:val="center"/>
          </w:tcPr>
          <w:p w14:paraId="6E04EF99" w14:textId="1442CA9B" w:rsidR="001D6700" w:rsidRPr="00212856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38</w:t>
            </w:r>
          </w:p>
        </w:tc>
        <w:tc>
          <w:tcPr>
            <w:tcW w:w="839" w:type="dxa"/>
            <w:vAlign w:val="center"/>
          </w:tcPr>
          <w:p w14:paraId="4E68B924" w14:textId="77777777" w:rsidR="001D6700" w:rsidRPr="00212856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22937DF6" w14:textId="77777777" w:rsidR="001D6700" w:rsidRPr="00212856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0F53FEB7" w14:textId="77777777" w:rsidR="001D6700" w:rsidRPr="00212856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212856">
              <w:rPr>
                <w:rFonts w:ascii="Calibri" w:eastAsia="MS Mincho" w:hAnsi="Calibri" w:cs="Calibri"/>
                <w:noProof w:val="0"/>
                <w:sz w:val="22"/>
                <w:szCs w:val="22"/>
              </w:rPr>
              <w:t>30 min.</w:t>
            </w:r>
          </w:p>
        </w:tc>
        <w:tc>
          <w:tcPr>
            <w:tcW w:w="7159" w:type="dxa"/>
            <w:vAlign w:val="center"/>
          </w:tcPr>
          <w:p w14:paraId="245F7CBD" w14:textId="0E165412" w:rsidR="001D6700" w:rsidRPr="005B72DD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noProof w:val="0"/>
                <w:sz w:val="22"/>
                <w:szCs w:val="22"/>
                <w:lang w:val="en-US"/>
              </w:rPr>
            </w:pPr>
            <w:proofErr w:type="spellStart"/>
            <w:r w:rsidRPr="005B72DD">
              <w:rPr>
                <w:rFonts w:ascii="Calibri" w:eastAsia="MS Mincho" w:hAnsi="Calibri" w:cs="Calibri"/>
                <w:noProof w:val="0"/>
                <w:sz w:val="22"/>
                <w:szCs w:val="22"/>
                <w:lang w:val="en-US"/>
              </w:rPr>
              <w:t>Handmanöver</w:t>
            </w:r>
            <w:proofErr w:type="spellEnd"/>
            <w:r w:rsidRPr="005B72DD">
              <w:rPr>
                <w:rFonts w:ascii="Calibri" w:eastAsia="MS Mincho" w:hAnsi="Calibri" w:cs="Calibri"/>
                <w:noProof w:val="0"/>
                <w:sz w:val="22"/>
                <w:szCs w:val="22"/>
                <w:lang w:val="en-US"/>
              </w:rPr>
              <w:t xml:space="preserve"> pump </w:t>
            </w:r>
          </w:p>
        </w:tc>
      </w:tr>
      <w:tr w:rsidR="001D6700" w:rsidRPr="00BB5D08" w14:paraId="5E65D463" w14:textId="77777777" w:rsidTr="006F3883">
        <w:tc>
          <w:tcPr>
            <w:tcW w:w="3037" w:type="dxa"/>
            <w:vAlign w:val="center"/>
          </w:tcPr>
          <w:p w14:paraId="216A3A00" w14:textId="77777777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noProof w:val="0"/>
                <w:sz w:val="22"/>
                <w:szCs w:val="22"/>
              </w:rPr>
              <w:t>VS01-GT11_TL</w:t>
            </w:r>
          </w:p>
        </w:tc>
        <w:tc>
          <w:tcPr>
            <w:tcW w:w="1144" w:type="dxa"/>
            <w:vAlign w:val="center"/>
          </w:tcPr>
          <w:p w14:paraId="5864F64C" w14:textId="623FB764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C</w:t>
            </w:r>
          </w:p>
        </w:tc>
        <w:tc>
          <w:tcPr>
            <w:tcW w:w="559" w:type="dxa"/>
            <w:vAlign w:val="center"/>
          </w:tcPr>
          <w:p w14:paraId="033FDF1B" w14:textId="61634BD0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32</w:t>
            </w:r>
          </w:p>
        </w:tc>
        <w:tc>
          <w:tcPr>
            <w:tcW w:w="839" w:type="dxa"/>
            <w:vAlign w:val="center"/>
          </w:tcPr>
          <w:p w14:paraId="445EBEC3" w14:textId="77777777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01C92247" w14:textId="77777777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1C34A356" w14:textId="77777777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noProof w:val="0"/>
                <w:sz w:val="22"/>
                <w:szCs w:val="22"/>
              </w:rPr>
              <w:t>10 min.</w:t>
            </w:r>
          </w:p>
        </w:tc>
        <w:tc>
          <w:tcPr>
            <w:tcW w:w="7159" w:type="dxa"/>
            <w:vAlign w:val="center"/>
          </w:tcPr>
          <w:p w14:paraId="2A6ACDCC" w14:textId="09A3E440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noProof w:val="0"/>
                <w:sz w:val="22"/>
                <w:szCs w:val="22"/>
              </w:rPr>
              <w:t xml:space="preserve">Avvikande framledningstemperatur </w:t>
            </w:r>
          </w:p>
        </w:tc>
      </w:tr>
      <w:tr w:rsidR="001D6700" w:rsidRPr="00BB5D08" w14:paraId="21EAAA56" w14:textId="77777777" w:rsidTr="006F3883">
        <w:tc>
          <w:tcPr>
            <w:tcW w:w="3037" w:type="dxa"/>
            <w:vAlign w:val="center"/>
          </w:tcPr>
          <w:p w14:paraId="0391CC89" w14:textId="77777777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noProof w:val="0"/>
                <w:sz w:val="22"/>
                <w:szCs w:val="22"/>
              </w:rPr>
              <w:t>VS01-GT11_GF</w:t>
            </w:r>
          </w:p>
        </w:tc>
        <w:tc>
          <w:tcPr>
            <w:tcW w:w="1144" w:type="dxa"/>
            <w:vAlign w:val="center"/>
          </w:tcPr>
          <w:p w14:paraId="5C78D884" w14:textId="416B6180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noProof w:val="0"/>
                <w:sz w:val="22"/>
                <w:szCs w:val="22"/>
              </w:rPr>
              <w:t>B</w:t>
            </w:r>
          </w:p>
        </w:tc>
        <w:tc>
          <w:tcPr>
            <w:tcW w:w="559" w:type="dxa"/>
            <w:vAlign w:val="center"/>
          </w:tcPr>
          <w:p w14:paraId="0B604CD5" w14:textId="39604A8C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22</w:t>
            </w:r>
          </w:p>
        </w:tc>
        <w:tc>
          <w:tcPr>
            <w:tcW w:w="839" w:type="dxa"/>
            <w:vAlign w:val="center"/>
          </w:tcPr>
          <w:p w14:paraId="08704F8A" w14:textId="77777777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57A81189" w14:textId="77777777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65B59BA5" w14:textId="77777777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5</w:t>
            </w:r>
            <w:r w:rsidRPr="00BB5D08">
              <w:rPr>
                <w:rFonts w:ascii="Calibri" w:eastAsia="MS Mincho" w:hAnsi="Calibri" w:cs="Calibri"/>
                <w:noProof w:val="0"/>
                <w:sz w:val="22"/>
                <w:szCs w:val="22"/>
              </w:rPr>
              <w:t xml:space="preserve"> min.</w:t>
            </w:r>
          </w:p>
        </w:tc>
        <w:tc>
          <w:tcPr>
            <w:tcW w:w="7159" w:type="dxa"/>
            <w:vAlign w:val="center"/>
          </w:tcPr>
          <w:p w14:paraId="0320F1D8" w14:textId="6F781715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noProof w:val="0"/>
                <w:sz w:val="22"/>
                <w:szCs w:val="22"/>
              </w:rPr>
              <w:t xml:space="preserve">Givarfel framledningsgivare </w:t>
            </w:r>
          </w:p>
        </w:tc>
      </w:tr>
      <w:tr w:rsidR="001D6700" w:rsidRPr="00BB5D08" w14:paraId="113A7C92" w14:textId="77777777" w:rsidTr="006F3883">
        <w:tc>
          <w:tcPr>
            <w:tcW w:w="3037" w:type="dxa"/>
            <w:vAlign w:val="center"/>
          </w:tcPr>
          <w:p w14:paraId="263E2087" w14:textId="2070FBF7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VS01-GT43_GF</w:t>
            </w:r>
          </w:p>
        </w:tc>
        <w:tc>
          <w:tcPr>
            <w:tcW w:w="1144" w:type="dxa"/>
            <w:vAlign w:val="center"/>
          </w:tcPr>
          <w:p w14:paraId="2077D2B0" w14:textId="4F885419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C</w:t>
            </w:r>
          </w:p>
        </w:tc>
        <w:tc>
          <w:tcPr>
            <w:tcW w:w="559" w:type="dxa"/>
            <w:vAlign w:val="center"/>
          </w:tcPr>
          <w:p w14:paraId="3872B09D" w14:textId="3E18AA7C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32</w:t>
            </w:r>
          </w:p>
        </w:tc>
        <w:tc>
          <w:tcPr>
            <w:tcW w:w="839" w:type="dxa"/>
            <w:vAlign w:val="center"/>
          </w:tcPr>
          <w:p w14:paraId="22EE3B26" w14:textId="77777777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285FD88E" w14:textId="77777777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00037876" w14:textId="715C2353" w:rsidR="001D6700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5 min.</w:t>
            </w:r>
          </w:p>
        </w:tc>
        <w:tc>
          <w:tcPr>
            <w:tcW w:w="7159" w:type="dxa"/>
            <w:vAlign w:val="center"/>
          </w:tcPr>
          <w:p w14:paraId="2030F52D" w14:textId="6D1A646E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noProof w:val="0"/>
                <w:sz w:val="22"/>
                <w:szCs w:val="22"/>
              </w:rPr>
              <w:t xml:space="preserve">Givarfel </w:t>
            </w: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retur</w:t>
            </w:r>
            <w:r w:rsidRPr="00BB5D08">
              <w:rPr>
                <w:rFonts w:ascii="Calibri" w:eastAsia="MS Mincho" w:hAnsi="Calibri" w:cs="Calibri"/>
                <w:noProof w:val="0"/>
                <w:sz w:val="22"/>
                <w:szCs w:val="22"/>
              </w:rPr>
              <w:t>ledningsgivare</w:t>
            </w:r>
          </w:p>
        </w:tc>
      </w:tr>
      <w:tr w:rsidR="001D6700" w:rsidRPr="00BB5D08" w14:paraId="2B7EDDDE" w14:textId="77777777" w:rsidTr="006F3883">
        <w:tc>
          <w:tcPr>
            <w:tcW w:w="3037" w:type="dxa"/>
            <w:vAlign w:val="center"/>
          </w:tcPr>
          <w:p w14:paraId="429567EE" w14:textId="027A4F4F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noProof w:val="0"/>
                <w:sz w:val="22"/>
                <w:szCs w:val="22"/>
              </w:rPr>
              <w:t>VS01-</w:t>
            </w: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GP61_L</w:t>
            </w:r>
            <w:r w:rsidR="00AF16F7">
              <w:rPr>
                <w:rFonts w:ascii="Calibri" w:eastAsia="MS Mincho" w:hAnsi="Calibri" w:cs="Calibri"/>
                <w:noProof w:val="0"/>
                <w:sz w:val="22"/>
                <w:szCs w:val="22"/>
              </w:rPr>
              <w:t>L</w:t>
            </w:r>
          </w:p>
        </w:tc>
        <w:tc>
          <w:tcPr>
            <w:tcW w:w="1144" w:type="dxa"/>
            <w:vAlign w:val="center"/>
          </w:tcPr>
          <w:p w14:paraId="2F9ECE0B" w14:textId="3C0F32CD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noProof w:val="0"/>
                <w:sz w:val="22"/>
                <w:szCs w:val="22"/>
              </w:rPr>
              <w:t>A</w:t>
            </w:r>
          </w:p>
        </w:tc>
        <w:tc>
          <w:tcPr>
            <w:tcW w:w="559" w:type="dxa"/>
            <w:vAlign w:val="center"/>
          </w:tcPr>
          <w:p w14:paraId="78C0F943" w14:textId="535137C7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18</w:t>
            </w:r>
          </w:p>
        </w:tc>
        <w:tc>
          <w:tcPr>
            <w:tcW w:w="839" w:type="dxa"/>
            <w:vAlign w:val="center"/>
          </w:tcPr>
          <w:p w14:paraId="1E277D72" w14:textId="77777777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6C044CDD" w14:textId="77777777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7C059AF0" w14:textId="77777777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noProof w:val="0"/>
                <w:sz w:val="22"/>
                <w:szCs w:val="22"/>
              </w:rPr>
              <w:t xml:space="preserve">10 </w:t>
            </w: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min</w:t>
            </w:r>
            <w:r w:rsidRPr="00BB5D08">
              <w:rPr>
                <w:rFonts w:ascii="Calibri" w:eastAsia="MS Mincho" w:hAnsi="Calibri" w:cs="Calibri"/>
                <w:noProof w:val="0"/>
                <w:sz w:val="22"/>
                <w:szCs w:val="22"/>
              </w:rPr>
              <w:t>.</w:t>
            </w:r>
          </w:p>
        </w:tc>
        <w:tc>
          <w:tcPr>
            <w:tcW w:w="7159" w:type="dxa"/>
            <w:vAlign w:val="center"/>
          </w:tcPr>
          <w:p w14:paraId="7E15F5AD" w14:textId="288BCE11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Lågt systemtryck</w:t>
            </w:r>
            <w:r w:rsidRPr="00BB5D08">
              <w:rPr>
                <w:rFonts w:ascii="Calibri" w:eastAsia="MS Mincho" w:hAnsi="Calibri" w:cs="Calibri"/>
                <w:noProof w:val="0"/>
                <w:sz w:val="22"/>
                <w:szCs w:val="22"/>
              </w:rPr>
              <w:t xml:space="preserve"> </w:t>
            </w:r>
          </w:p>
        </w:tc>
      </w:tr>
      <w:tr w:rsidR="001D6700" w:rsidRPr="005B72DD" w14:paraId="582A903C" w14:textId="77777777" w:rsidTr="006F3883">
        <w:tc>
          <w:tcPr>
            <w:tcW w:w="3037" w:type="dxa"/>
            <w:vAlign w:val="center"/>
          </w:tcPr>
          <w:p w14:paraId="3D125668" w14:textId="77777777" w:rsidR="001D6700" w:rsidRPr="00D33981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D33981">
              <w:rPr>
                <w:rFonts w:ascii="Calibri" w:eastAsia="MS Mincho" w:hAnsi="Calibri" w:cs="Calibri"/>
                <w:noProof w:val="0"/>
                <w:sz w:val="22"/>
                <w:szCs w:val="22"/>
              </w:rPr>
              <w:t>VS01- AVG1_</w:t>
            </w: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L</w:t>
            </w:r>
          </w:p>
        </w:tc>
        <w:tc>
          <w:tcPr>
            <w:tcW w:w="1144" w:type="dxa"/>
            <w:vAlign w:val="center"/>
          </w:tcPr>
          <w:p w14:paraId="0BE449F3" w14:textId="2E1CB5A5" w:rsidR="001D6700" w:rsidRPr="00D33981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D33981">
              <w:rPr>
                <w:rFonts w:ascii="Calibri" w:eastAsia="MS Mincho" w:hAnsi="Calibri" w:cs="Calibri"/>
                <w:noProof w:val="0"/>
                <w:sz w:val="22"/>
                <w:szCs w:val="22"/>
              </w:rPr>
              <w:t>C</w:t>
            </w:r>
          </w:p>
        </w:tc>
        <w:tc>
          <w:tcPr>
            <w:tcW w:w="559" w:type="dxa"/>
            <w:vAlign w:val="center"/>
          </w:tcPr>
          <w:p w14:paraId="03899593" w14:textId="6DD5BA3C" w:rsidR="001D6700" w:rsidRPr="00D33981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32</w:t>
            </w:r>
          </w:p>
        </w:tc>
        <w:tc>
          <w:tcPr>
            <w:tcW w:w="839" w:type="dxa"/>
            <w:vAlign w:val="center"/>
          </w:tcPr>
          <w:p w14:paraId="503BC7F2" w14:textId="77777777" w:rsidR="001D6700" w:rsidRPr="00D33981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20727AD0" w14:textId="77777777" w:rsidR="001D6700" w:rsidRPr="00D33981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62DE469E" w14:textId="77777777" w:rsidR="001D6700" w:rsidRPr="00D33981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5</w:t>
            </w:r>
            <w:r w:rsidRPr="00D33981">
              <w:rPr>
                <w:rFonts w:ascii="Calibri" w:eastAsia="MS Mincho" w:hAnsi="Calibri" w:cs="Calibri"/>
                <w:noProof w:val="0"/>
                <w:sz w:val="22"/>
                <w:szCs w:val="22"/>
              </w:rPr>
              <w:t xml:space="preserve"> min.</w:t>
            </w:r>
          </w:p>
        </w:tc>
        <w:tc>
          <w:tcPr>
            <w:tcW w:w="7159" w:type="dxa"/>
            <w:vAlign w:val="center"/>
          </w:tcPr>
          <w:p w14:paraId="0447F910" w14:textId="166D30A1" w:rsidR="001D6700" w:rsidRPr="005B72DD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noProof w:val="0"/>
                <w:sz w:val="22"/>
                <w:szCs w:val="22"/>
                <w:lang w:val="en-US"/>
              </w:rPr>
            </w:pPr>
            <w:r w:rsidRPr="005B72DD">
              <w:rPr>
                <w:rFonts w:ascii="Calibri" w:eastAsia="MS Mincho" w:hAnsi="Calibri" w:cs="Calibri"/>
                <w:noProof w:val="0"/>
                <w:sz w:val="22"/>
                <w:szCs w:val="22"/>
                <w:lang w:val="en-US"/>
              </w:rPr>
              <w:t xml:space="preserve">Larm </w:t>
            </w:r>
            <w:proofErr w:type="spellStart"/>
            <w:r>
              <w:rPr>
                <w:rFonts w:ascii="Calibri" w:eastAsia="MS Mincho" w:hAnsi="Calibri" w:cs="Calibri"/>
                <w:noProof w:val="0"/>
                <w:sz w:val="22"/>
                <w:szCs w:val="22"/>
                <w:lang w:val="en-US"/>
              </w:rPr>
              <w:t>avgasare</w:t>
            </w:r>
            <w:proofErr w:type="spellEnd"/>
            <w:r w:rsidRPr="005B72DD">
              <w:rPr>
                <w:rFonts w:ascii="Calibri" w:eastAsia="MS Mincho" w:hAnsi="Calibri" w:cs="Calibri"/>
                <w:noProof w:val="0"/>
                <w:sz w:val="22"/>
                <w:szCs w:val="22"/>
                <w:lang w:val="en-US"/>
              </w:rPr>
              <w:t xml:space="preserve"> VS01</w:t>
            </w:r>
          </w:p>
        </w:tc>
      </w:tr>
      <w:tr w:rsidR="001D6700" w:rsidRPr="005B72DD" w14:paraId="5C8F16D8" w14:textId="77777777" w:rsidTr="006F3883">
        <w:tc>
          <w:tcPr>
            <w:tcW w:w="3037" w:type="dxa"/>
            <w:vAlign w:val="center"/>
          </w:tcPr>
          <w:p w14:paraId="73EC3B30" w14:textId="77777777" w:rsidR="001D6700" w:rsidRPr="00D33981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D33981">
              <w:rPr>
                <w:rFonts w:ascii="Calibri" w:eastAsia="MS Mincho" w:hAnsi="Calibri" w:cs="Calibri"/>
                <w:noProof w:val="0"/>
                <w:sz w:val="22"/>
                <w:szCs w:val="22"/>
              </w:rPr>
              <w:t>VS02-P1_DS (vinterdriftsfall)</w:t>
            </w:r>
          </w:p>
        </w:tc>
        <w:tc>
          <w:tcPr>
            <w:tcW w:w="1144" w:type="dxa"/>
            <w:vAlign w:val="center"/>
          </w:tcPr>
          <w:p w14:paraId="11607D3F" w14:textId="1E71463F" w:rsidR="001D6700" w:rsidRPr="00D33981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D33981">
              <w:rPr>
                <w:rFonts w:ascii="Calibri" w:eastAsia="MS Mincho" w:hAnsi="Calibri" w:cs="Calibri"/>
                <w:noProof w:val="0"/>
                <w:sz w:val="22"/>
                <w:szCs w:val="22"/>
              </w:rPr>
              <w:t>A</w:t>
            </w:r>
          </w:p>
        </w:tc>
        <w:tc>
          <w:tcPr>
            <w:tcW w:w="559" w:type="dxa"/>
            <w:vAlign w:val="center"/>
          </w:tcPr>
          <w:p w14:paraId="48A7A822" w14:textId="3B56940C" w:rsidR="001D6700" w:rsidRPr="00D33981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12</w:t>
            </w:r>
          </w:p>
        </w:tc>
        <w:tc>
          <w:tcPr>
            <w:tcW w:w="839" w:type="dxa"/>
            <w:vAlign w:val="center"/>
          </w:tcPr>
          <w:p w14:paraId="62E9F864" w14:textId="77777777" w:rsidR="001D6700" w:rsidRPr="00D33981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44EAFE94" w14:textId="77777777" w:rsidR="001D6700" w:rsidRPr="00D33981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06353CF9" w14:textId="77777777" w:rsidR="001D6700" w:rsidRPr="00D33981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3</w:t>
            </w:r>
            <w:r w:rsidRPr="00D33981">
              <w:rPr>
                <w:rFonts w:ascii="Calibri" w:eastAsia="MS Mincho" w:hAnsi="Calibri" w:cs="Calibri"/>
                <w:noProof w:val="0"/>
                <w:sz w:val="22"/>
                <w:szCs w:val="22"/>
              </w:rPr>
              <w:t xml:space="preserve"> min.</w:t>
            </w:r>
          </w:p>
        </w:tc>
        <w:tc>
          <w:tcPr>
            <w:tcW w:w="7159" w:type="dxa"/>
            <w:vAlign w:val="center"/>
          </w:tcPr>
          <w:p w14:paraId="4370E1B1" w14:textId="75EF4AC8" w:rsidR="001D6700" w:rsidRPr="005B72DD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noProof w:val="0"/>
                <w:sz w:val="22"/>
                <w:szCs w:val="22"/>
                <w:lang w:val="en-US"/>
              </w:rPr>
            </w:pPr>
            <w:proofErr w:type="spellStart"/>
            <w:r w:rsidRPr="005B72DD">
              <w:rPr>
                <w:rFonts w:ascii="Calibri" w:eastAsia="MS Mincho" w:hAnsi="Calibri" w:cs="Calibri"/>
                <w:noProof w:val="0"/>
                <w:sz w:val="22"/>
                <w:szCs w:val="22"/>
                <w:lang w:val="en-US"/>
              </w:rPr>
              <w:t>Driftstopp</w:t>
            </w:r>
            <w:proofErr w:type="spellEnd"/>
            <w:r w:rsidRPr="005B72DD">
              <w:rPr>
                <w:rFonts w:ascii="Calibri" w:eastAsia="MS Mincho" w:hAnsi="Calibri" w:cs="Calibri"/>
                <w:noProof w:val="0"/>
                <w:sz w:val="22"/>
                <w:szCs w:val="22"/>
                <w:lang w:val="en-US"/>
              </w:rPr>
              <w:t xml:space="preserve"> pump </w:t>
            </w:r>
          </w:p>
        </w:tc>
      </w:tr>
      <w:tr w:rsidR="001D6700" w:rsidRPr="005B72DD" w14:paraId="5A741764" w14:textId="77777777" w:rsidTr="006F3883">
        <w:tc>
          <w:tcPr>
            <w:tcW w:w="3037" w:type="dxa"/>
            <w:vAlign w:val="center"/>
          </w:tcPr>
          <w:p w14:paraId="786C4A9C" w14:textId="77777777" w:rsidR="001D6700" w:rsidRPr="00212856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212856">
              <w:rPr>
                <w:rFonts w:ascii="Calibri" w:eastAsia="MS Mincho" w:hAnsi="Calibri" w:cs="Calibri"/>
                <w:noProof w:val="0"/>
                <w:sz w:val="22"/>
                <w:szCs w:val="22"/>
              </w:rPr>
              <w:t>VS02-P1_HM</w:t>
            </w:r>
          </w:p>
        </w:tc>
        <w:tc>
          <w:tcPr>
            <w:tcW w:w="1144" w:type="dxa"/>
            <w:vAlign w:val="center"/>
          </w:tcPr>
          <w:p w14:paraId="59E44598" w14:textId="7AA0A76A" w:rsidR="001D6700" w:rsidRPr="00212856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212856">
              <w:rPr>
                <w:rFonts w:ascii="Calibri" w:eastAsia="MS Mincho" w:hAnsi="Calibri" w:cs="Calibri"/>
                <w:noProof w:val="0"/>
                <w:sz w:val="22"/>
                <w:szCs w:val="22"/>
              </w:rPr>
              <w:t>C</w:t>
            </w:r>
          </w:p>
        </w:tc>
        <w:tc>
          <w:tcPr>
            <w:tcW w:w="559" w:type="dxa"/>
            <w:vAlign w:val="center"/>
          </w:tcPr>
          <w:p w14:paraId="6D774352" w14:textId="037A5AC4" w:rsidR="001D6700" w:rsidRPr="00212856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38</w:t>
            </w:r>
          </w:p>
        </w:tc>
        <w:tc>
          <w:tcPr>
            <w:tcW w:w="839" w:type="dxa"/>
            <w:vAlign w:val="center"/>
          </w:tcPr>
          <w:p w14:paraId="135E9C59" w14:textId="77777777" w:rsidR="001D6700" w:rsidRPr="00212856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2FA0CA0A" w14:textId="77777777" w:rsidR="001D6700" w:rsidRPr="00212856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4673B4F4" w14:textId="77777777" w:rsidR="001D6700" w:rsidRPr="00212856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212856">
              <w:rPr>
                <w:rFonts w:ascii="Calibri" w:eastAsia="MS Mincho" w:hAnsi="Calibri" w:cs="Calibri"/>
                <w:noProof w:val="0"/>
                <w:sz w:val="22"/>
                <w:szCs w:val="22"/>
              </w:rPr>
              <w:t>30 min.</w:t>
            </w:r>
          </w:p>
        </w:tc>
        <w:tc>
          <w:tcPr>
            <w:tcW w:w="7159" w:type="dxa"/>
            <w:vAlign w:val="center"/>
          </w:tcPr>
          <w:p w14:paraId="5FF1CDE1" w14:textId="7814C0A1" w:rsidR="001D6700" w:rsidRPr="005B72DD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noProof w:val="0"/>
                <w:sz w:val="22"/>
                <w:szCs w:val="22"/>
                <w:lang w:val="en-US"/>
              </w:rPr>
            </w:pPr>
            <w:proofErr w:type="spellStart"/>
            <w:r w:rsidRPr="005B72DD">
              <w:rPr>
                <w:rFonts w:ascii="Calibri" w:eastAsia="MS Mincho" w:hAnsi="Calibri" w:cs="Calibri"/>
                <w:noProof w:val="0"/>
                <w:sz w:val="22"/>
                <w:szCs w:val="22"/>
                <w:lang w:val="en-US"/>
              </w:rPr>
              <w:t>Handmanöver</w:t>
            </w:r>
            <w:proofErr w:type="spellEnd"/>
            <w:r w:rsidRPr="005B72DD">
              <w:rPr>
                <w:rFonts w:ascii="Calibri" w:eastAsia="MS Mincho" w:hAnsi="Calibri" w:cs="Calibri"/>
                <w:noProof w:val="0"/>
                <w:sz w:val="22"/>
                <w:szCs w:val="22"/>
                <w:lang w:val="en-US"/>
              </w:rPr>
              <w:t xml:space="preserve"> pump </w:t>
            </w:r>
          </w:p>
        </w:tc>
      </w:tr>
      <w:tr w:rsidR="001D6700" w:rsidRPr="00BB5D08" w14:paraId="397D89AD" w14:textId="77777777" w:rsidTr="006F3883">
        <w:tc>
          <w:tcPr>
            <w:tcW w:w="3037" w:type="dxa"/>
            <w:vAlign w:val="center"/>
          </w:tcPr>
          <w:p w14:paraId="32B22B53" w14:textId="14532738" w:rsidR="001D6700" w:rsidRPr="00D33981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D33981">
              <w:rPr>
                <w:rFonts w:ascii="Calibri" w:eastAsia="MS Mincho" w:hAnsi="Calibri" w:cs="Calibri"/>
                <w:noProof w:val="0"/>
                <w:sz w:val="22"/>
                <w:szCs w:val="22"/>
              </w:rPr>
              <w:t>VS02-GT11_TL</w:t>
            </w: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 xml:space="preserve"> </w:t>
            </w:r>
          </w:p>
        </w:tc>
        <w:tc>
          <w:tcPr>
            <w:tcW w:w="1144" w:type="dxa"/>
            <w:vAlign w:val="center"/>
          </w:tcPr>
          <w:p w14:paraId="75EB2AD0" w14:textId="0043871F" w:rsidR="001D6700" w:rsidRPr="00D33981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D33981">
              <w:rPr>
                <w:rFonts w:ascii="Calibri" w:eastAsia="MS Mincho" w:hAnsi="Calibri" w:cs="Calibri"/>
                <w:noProof w:val="0"/>
                <w:sz w:val="22"/>
                <w:szCs w:val="22"/>
              </w:rPr>
              <w:t>C</w:t>
            </w:r>
          </w:p>
        </w:tc>
        <w:tc>
          <w:tcPr>
            <w:tcW w:w="559" w:type="dxa"/>
            <w:vAlign w:val="center"/>
          </w:tcPr>
          <w:p w14:paraId="7834DA61" w14:textId="07F8D2D8" w:rsidR="001D6700" w:rsidRPr="00D33981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32</w:t>
            </w:r>
          </w:p>
        </w:tc>
        <w:tc>
          <w:tcPr>
            <w:tcW w:w="839" w:type="dxa"/>
            <w:vAlign w:val="center"/>
          </w:tcPr>
          <w:p w14:paraId="1EAAA32B" w14:textId="77777777" w:rsidR="001D6700" w:rsidRPr="00D33981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134259B4" w14:textId="77777777" w:rsidR="001D6700" w:rsidRPr="00D33981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737800E4" w14:textId="77777777" w:rsidR="001D6700" w:rsidRPr="00D33981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D33981">
              <w:rPr>
                <w:rFonts w:ascii="Calibri" w:eastAsia="MS Mincho" w:hAnsi="Calibri" w:cs="Calibri"/>
                <w:noProof w:val="0"/>
                <w:sz w:val="22"/>
                <w:szCs w:val="22"/>
              </w:rPr>
              <w:t>10 min.</w:t>
            </w:r>
          </w:p>
        </w:tc>
        <w:tc>
          <w:tcPr>
            <w:tcW w:w="7159" w:type="dxa"/>
            <w:vAlign w:val="center"/>
          </w:tcPr>
          <w:p w14:paraId="5DC71500" w14:textId="4F2EE8EF" w:rsidR="001D6700" w:rsidRPr="00D33981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D33981">
              <w:rPr>
                <w:rFonts w:ascii="Calibri" w:eastAsia="MS Mincho" w:hAnsi="Calibri" w:cs="Calibri"/>
                <w:noProof w:val="0"/>
                <w:sz w:val="22"/>
                <w:szCs w:val="22"/>
              </w:rPr>
              <w:t xml:space="preserve">Avvikande framledningstemperatur </w:t>
            </w:r>
          </w:p>
        </w:tc>
      </w:tr>
      <w:tr w:rsidR="001D6700" w:rsidRPr="00BB5D08" w14:paraId="32C358D1" w14:textId="77777777" w:rsidTr="006F3883">
        <w:tc>
          <w:tcPr>
            <w:tcW w:w="3037" w:type="dxa"/>
            <w:vAlign w:val="center"/>
          </w:tcPr>
          <w:p w14:paraId="2017822C" w14:textId="77777777" w:rsidR="001D6700" w:rsidRPr="00D33981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D33981">
              <w:rPr>
                <w:rFonts w:ascii="Calibri" w:eastAsia="MS Mincho" w:hAnsi="Calibri" w:cs="Calibri"/>
                <w:noProof w:val="0"/>
                <w:sz w:val="22"/>
                <w:szCs w:val="22"/>
              </w:rPr>
              <w:t>VS02-GT11_LL (vinterdriftsfall)</w:t>
            </w:r>
          </w:p>
        </w:tc>
        <w:tc>
          <w:tcPr>
            <w:tcW w:w="1144" w:type="dxa"/>
            <w:vAlign w:val="center"/>
          </w:tcPr>
          <w:p w14:paraId="1759E692" w14:textId="39A35C3F" w:rsidR="001D6700" w:rsidRPr="00D33981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D33981">
              <w:rPr>
                <w:rFonts w:ascii="Calibri" w:eastAsia="MS Mincho" w:hAnsi="Calibri" w:cs="Calibri"/>
                <w:noProof w:val="0"/>
                <w:sz w:val="22"/>
                <w:szCs w:val="22"/>
              </w:rPr>
              <w:t>A</w:t>
            </w:r>
          </w:p>
        </w:tc>
        <w:tc>
          <w:tcPr>
            <w:tcW w:w="559" w:type="dxa"/>
            <w:vAlign w:val="center"/>
          </w:tcPr>
          <w:p w14:paraId="40E9A109" w14:textId="6FBD6070" w:rsidR="001D6700" w:rsidRPr="00D33981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16</w:t>
            </w:r>
          </w:p>
        </w:tc>
        <w:tc>
          <w:tcPr>
            <w:tcW w:w="839" w:type="dxa"/>
            <w:vAlign w:val="center"/>
          </w:tcPr>
          <w:p w14:paraId="5DD3A1F2" w14:textId="77777777" w:rsidR="001D6700" w:rsidRPr="00D33981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1AF8AC4A" w14:textId="77777777" w:rsidR="001D6700" w:rsidRPr="00D33981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50F65186" w14:textId="77777777" w:rsidR="001D6700" w:rsidRPr="00D33981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D33981">
              <w:rPr>
                <w:rFonts w:ascii="Calibri" w:eastAsia="MS Mincho" w:hAnsi="Calibri" w:cs="Calibri"/>
                <w:noProof w:val="0"/>
                <w:sz w:val="22"/>
                <w:szCs w:val="22"/>
              </w:rPr>
              <w:t>30 min.</w:t>
            </w:r>
          </w:p>
        </w:tc>
        <w:tc>
          <w:tcPr>
            <w:tcW w:w="7159" w:type="dxa"/>
            <w:vAlign w:val="center"/>
          </w:tcPr>
          <w:p w14:paraId="14A255D4" w14:textId="55AAE9D2" w:rsidR="001D6700" w:rsidRPr="00D33981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D33981">
              <w:rPr>
                <w:rFonts w:ascii="Calibri" w:eastAsia="MS Mincho" w:hAnsi="Calibri" w:cs="Calibri"/>
                <w:noProof w:val="0"/>
                <w:sz w:val="22"/>
                <w:szCs w:val="22"/>
              </w:rPr>
              <w:t xml:space="preserve">Låg framledningstemperatur </w:t>
            </w:r>
          </w:p>
        </w:tc>
      </w:tr>
      <w:tr w:rsidR="001D6700" w:rsidRPr="00BB5D08" w14:paraId="72942636" w14:textId="77777777" w:rsidTr="006F3883">
        <w:tc>
          <w:tcPr>
            <w:tcW w:w="3037" w:type="dxa"/>
            <w:vAlign w:val="center"/>
          </w:tcPr>
          <w:p w14:paraId="0B33299D" w14:textId="77777777" w:rsidR="001D6700" w:rsidRPr="00D33981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VS02-GT11_GF</w:t>
            </w:r>
            <w:r w:rsidRPr="00D33981">
              <w:rPr>
                <w:rFonts w:ascii="Calibri" w:eastAsia="MS Mincho" w:hAnsi="Calibri" w:cs="Calibri"/>
                <w:noProof w:val="0"/>
                <w:sz w:val="22"/>
                <w:szCs w:val="22"/>
              </w:rPr>
              <w:t xml:space="preserve"> </w:t>
            </w:r>
          </w:p>
        </w:tc>
        <w:tc>
          <w:tcPr>
            <w:tcW w:w="1144" w:type="dxa"/>
            <w:vAlign w:val="center"/>
          </w:tcPr>
          <w:p w14:paraId="7F315B16" w14:textId="4B16A844" w:rsidR="001D6700" w:rsidRPr="00D33981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D33981">
              <w:rPr>
                <w:rFonts w:ascii="Calibri" w:eastAsia="MS Mincho" w:hAnsi="Calibri" w:cs="Calibri"/>
                <w:noProof w:val="0"/>
                <w:sz w:val="22"/>
                <w:szCs w:val="22"/>
              </w:rPr>
              <w:t>A</w:t>
            </w:r>
          </w:p>
        </w:tc>
        <w:tc>
          <w:tcPr>
            <w:tcW w:w="559" w:type="dxa"/>
            <w:vAlign w:val="center"/>
          </w:tcPr>
          <w:p w14:paraId="44D01DCA" w14:textId="4F299CD3" w:rsidR="001D6700" w:rsidRPr="00D33981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12</w:t>
            </w:r>
          </w:p>
        </w:tc>
        <w:tc>
          <w:tcPr>
            <w:tcW w:w="839" w:type="dxa"/>
            <w:vAlign w:val="center"/>
          </w:tcPr>
          <w:p w14:paraId="7F13993C" w14:textId="77777777" w:rsidR="001D6700" w:rsidRPr="00D33981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2DEA7E3F" w14:textId="77777777" w:rsidR="001D6700" w:rsidRPr="00D33981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17F9FCA6" w14:textId="77777777" w:rsidR="001D6700" w:rsidRPr="00D33981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D33981">
              <w:rPr>
                <w:rFonts w:ascii="Calibri" w:eastAsia="MS Mincho" w:hAnsi="Calibri" w:cs="Calibri"/>
                <w:noProof w:val="0"/>
                <w:sz w:val="22"/>
                <w:szCs w:val="22"/>
              </w:rPr>
              <w:t>1 min.</w:t>
            </w:r>
          </w:p>
        </w:tc>
        <w:tc>
          <w:tcPr>
            <w:tcW w:w="7159" w:type="dxa"/>
            <w:vAlign w:val="center"/>
          </w:tcPr>
          <w:p w14:paraId="6C5E23E6" w14:textId="18D904B1" w:rsidR="001D6700" w:rsidRPr="00D33981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D33981">
              <w:rPr>
                <w:rFonts w:ascii="Calibri" w:eastAsia="MS Mincho" w:hAnsi="Calibri" w:cs="Calibri"/>
                <w:noProof w:val="0"/>
                <w:sz w:val="22"/>
                <w:szCs w:val="22"/>
              </w:rPr>
              <w:t xml:space="preserve">Givarfel framledningsgivare </w:t>
            </w:r>
          </w:p>
        </w:tc>
      </w:tr>
      <w:tr w:rsidR="001D6700" w:rsidRPr="00BB5D08" w14:paraId="306B53D9" w14:textId="77777777" w:rsidTr="006F3883">
        <w:tc>
          <w:tcPr>
            <w:tcW w:w="3037" w:type="dxa"/>
            <w:vAlign w:val="center"/>
          </w:tcPr>
          <w:p w14:paraId="567A6703" w14:textId="0B5F0A6D" w:rsidR="001D6700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VS02-GT43_GF</w:t>
            </w:r>
          </w:p>
        </w:tc>
        <w:tc>
          <w:tcPr>
            <w:tcW w:w="1144" w:type="dxa"/>
            <w:vAlign w:val="center"/>
          </w:tcPr>
          <w:p w14:paraId="3FBD8C7B" w14:textId="3F421697" w:rsidR="001D6700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C</w:t>
            </w:r>
          </w:p>
        </w:tc>
        <w:tc>
          <w:tcPr>
            <w:tcW w:w="559" w:type="dxa"/>
            <w:vAlign w:val="center"/>
          </w:tcPr>
          <w:p w14:paraId="30CEBA9E" w14:textId="0A72397A" w:rsidR="001D6700" w:rsidRPr="00D33981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32</w:t>
            </w:r>
          </w:p>
        </w:tc>
        <w:tc>
          <w:tcPr>
            <w:tcW w:w="839" w:type="dxa"/>
            <w:vAlign w:val="center"/>
          </w:tcPr>
          <w:p w14:paraId="05DA1678" w14:textId="77777777" w:rsidR="001D6700" w:rsidRPr="00D33981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1A9CAF9F" w14:textId="77777777" w:rsidR="001D6700" w:rsidRPr="00D33981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080A18D1" w14:textId="72054248" w:rsidR="001D6700" w:rsidRPr="00D33981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5 min.</w:t>
            </w:r>
          </w:p>
        </w:tc>
        <w:tc>
          <w:tcPr>
            <w:tcW w:w="7159" w:type="dxa"/>
            <w:vAlign w:val="center"/>
          </w:tcPr>
          <w:p w14:paraId="0666CA4B" w14:textId="5895C740" w:rsidR="001D6700" w:rsidRPr="00D33981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noProof w:val="0"/>
                <w:sz w:val="22"/>
                <w:szCs w:val="22"/>
              </w:rPr>
              <w:t xml:space="preserve">Givarfel </w:t>
            </w: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retur</w:t>
            </w:r>
            <w:r w:rsidRPr="00BB5D08">
              <w:rPr>
                <w:rFonts w:ascii="Calibri" w:eastAsia="MS Mincho" w:hAnsi="Calibri" w:cs="Calibri"/>
                <w:noProof w:val="0"/>
                <w:sz w:val="22"/>
                <w:szCs w:val="22"/>
              </w:rPr>
              <w:t>ledningsgivare</w:t>
            </w:r>
          </w:p>
        </w:tc>
      </w:tr>
      <w:tr w:rsidR="001D6700" w:rsidRPr="00BB5D08" w14:paraId="324C4D0A" w14:textId="77777777" w:rsidTr="006F3883">
        <w:tc>
          <w:tcPr>
            <w:tcW w:w="3037" w:type="dxa"/>
            <w:vAlign w:val="center"/>
          </w:tcPr>
          <w:p w14:paraId="388AE8F8" w14:textId="29412E57" w:rsidR="001D6700" w:rsidRPr="00D33981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VS02-GP61</w:t>
            </w:r>
            <w:r w:rsidRPr="00D33981">
              <w:rPr>
                <w:rFonts w:ascii="Calibri" w:eastAsia="MS Mincho" w:hAnsi="Calibri" w:cs="Calibri"/>
                <w:noProof w:val="0"/>
                <w:sz w:val="22"/>
                <w:szCs w:val="22"/>
              </w:rPr>
              <w:t>_L</w:t>
            </w:r>
            <w:r w:rsidR="00AF16F7">
              <w:rPr>
                <w:rFonts w:ascii="Calibri" w:eastAsia="MS Mincho" w:hAnsi="Calibri" w:cs="Calibri"/>
                <w:noProof w:val="0"/>
                <w:sz w:val="22"/>
                <w:szCs w:val="22"/>
              </w:rPr>
              <w:t>L</w:t>
            </w:r>
          </w:p>
        </w:tc>
        <w:tc>
          <w:tcPr>
            <w:tcW w:w="1144" w:type="dxa"/>
            <w:vAlign w:val="center"/>
          </w:tcPr>
          <w:p w14:paraId="6FDD2221" w14:textId="6569692F" w:rsidR="001D6700" w:rsidRPr="00D33981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D33981">
              <w:rPr>
                <w:rFonts w:ascii="Calibri" w:eastAsia="MS Mincho" w:hAnsi="Calibri" w:cs="Calibri"/>
                <w:noProof w:val="0"/>
                <w:sz w:val="22"/>
                <w:szCs w:val="22"/>
              </w:rPr>
              <w:t>A</w:t>
            </w:r>
          </w:p>
        </w:tc>
        <w:tc>
          <w:tcPr>
            <w:tcW w:w="559" w:type="dxa"/>
            <w:vAlign w:val="center"/>
          </w:tcPr>
          <w:p w14:paraId="4418359B" w14:textId="5B13A33C" w:rsidR="001D6700" w:rsidRPr="00D33981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18</w:t>
            </w:r>
          </w:p>
        </w:tc>
        <w:tc>
          <w:tcPr>
            <w:tcW w:w="839" w:type="dxa"/>
            <w:vAlign w:val="center"/>
          </w:tcPr>
          <w:p w14:paraId="6FCD4808" w14:textId="77777777" w:rsidR="001D6700" w:rsidRPr="00D33981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31515B1C" w14:textId="77777777" w:rsidR="001D6700" w:rsidRPr="00D33981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192112EC" w14:textId="77777777" w:rsidR="001D6700" w:rsidRPr="00D33981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D33981">
              <w:rPr>
                <w:rFonts w:ascii="Calibri" w:eastAsia="MS Mincho" w:hAnsi="Calibri" w:cs="Calibri"/>
                <w:noProof w:val="0"/>
                <w:sz w:val="22"/>
                <w:szCs w:val="22"/>
              </w:rPr>
              <w:t>10 min.</w:t>
            </w:r>
          </w:p>
        </w:tc>
        <w:tc>
          <w:tcPr>
            <w:tcW w:w="7159" w:type="dxa"/>
            <w:vAlign w:val="center"/>
          </w:tcPr>
          <w:p w14:paraId="24DFA1BB" w14:textId="0509D0FF" w:rsidR="001D6700" w:rsidRPr="00D33981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Lågt systemtryck</w:t>
            </w:r>
            <w:r w:rsidRPr="00D33981">
              <w:rPr>
                <w:rFonts w:ascii="Calibri" w:eastAsia="MS Mincho" w:hAnsi="Calibri" w:cs="Calibri"/>
                <w:noProof w:val="0"/>
                <w:sz w:val="22"/>
                <w:szCs w:val="22"/>
              </w:rPr>
              <w:t xml:space="preserve"> </w:t>
            </w:r>
          </w:p>
        </w:tc>
      </w:tr>
      <w:tr w:rsidR="001D6700" w:rsidRPr="005B72DD" w14:paraId="10F909E0" w14:textId="77777777" w:rsidTr="006F3883">
        <w:tc>
          <w:tcPr>
            <w:tcW w:w="3037" w:type="dxa"/>
            <w:vAlign w:val="center"/>
          </w:tcPr>
          <w:p w14:paraId="343444C3" w14:textId="77777777" w:rsidR="001D6700" w:rsidRPr="00D33981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D33981">
              <w:rPr>
                <w:rFonts w:ascii="Calibri" w:eastAsia="MS Mincho" w:hAnsi="Calibri" w:cs="Calibri"/>
                <w:noProof w:val="0"/>
                <w:sz w:val="22"/>
                <w:szCs w:val="22"/>
              </w:rPr>
              <w:t>VS02- AVG1_</w:t>
            </w: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L</w:t>
            </w:r>
          </w:p>
        </w:tc>
        <w:tc>
          <w:tcPr>
            <w:tcW w:w="1144" w:type="dxa"/>
            <w:vAlign w:val="center"/>
          </w:tcPr>
          <w:p w14:paraId="15F84302" w14:textId="17F5111C" w:rsidR="001D6700" w:rsidRPr="00D33981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D33981">
              <w:rPr>
                <w:rFonts w:ascii="Calibri" w:eastAsia="MS Mincho" w:hAnsi="Calibri" w:cs="Calibri"/>
                <w:noProof w:val="0"/>
                <w:sz w:val="22"/>
                <w:szCs w:val="22"/>
              </w:rPr>
              <w:t>C</w:t>
            </w:r>
          </w:p>
        </w:tc>
        <w:tc>
          <w:tcPr>
            <w:tcW w:w="559" w:type="dxa"/>
            <w:vAlign w:val="center"/>
          </w:tcPr>
          <w:p w14:paraId="543EB54B" w14:textId="1B6A0B31" w:rsidR="001D6700" w:rsidRPr="00D33981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32</w:t>
            </w:r>
          </w:p>
        </w:tc>
        <w:tc>
          <w:tcPr>
            <w:tcW w:w="839" w:type="dxa"/>
            <w:vAlign w:val="center"/>
          </w:tcPr>
          <w:p w14:paraId="04BDF0E4" w14:textId="77777777" w:rsidR="001D6700" w:rsidRPr="00D33981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05CF0ADC" w14:textId="77777777" w:rsidR="001D6700" w:rsidRPr="00D33981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72E05DF4" w14:textId="77777777" w:rsidR="001D6700" w:rsidRPr="00D33981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5</w:t>
            </w:r>
            <w:r w:rsidRPr="00D33981">
              <w:rPr>
                <w:rFonts w:ascii="Calibri" w:eastAsia="MS Mincho" w:hAnsi="Calibri" w:cs="Calibri"/>
                <w:noProof w:val="0"/>
                <w:sz w:val="22"/>
                <w:szCs w:val="22"/>
              </w:rPr>
              <w:t xml:space="preserve"> min.</w:t>
            </w:r>
          </w:p>
        </w:tc>
        <w:tc>
          <w:tcPr>
            <w:tcW w:w="7159" w:type="dxa"/>
            <w:vAlign w:val="center"/>
          </w:tcPr>
          <w:p w14:paraId="24815726" w14:textId="64A38BF2" w:rsidR="001D6700" w:rsidRPr="005B72DD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noProof w:val="0"/>
                <w:sz w:val="22"/>
                <w:szCs w:val="22"/>
                <w:lang w:val="en-US"/>
              </w:rPr>
            </w:pPr>
            <w:r w:rsidRPr="005B72DD">
              <w:rPr>
                <w:rFonts w:ascii="Calibri" w:eastAsia="MS Mincho" w:hAnsi="Calibri" w:cs="Calibri"/>
                <w:noProof w:val="0"/>
                <w:sz w:val="22"/>
                <w:szCs w:val="22"/>
                <w:lang w:val="en-US"/>
              </w:rPr>
              <w:t xml:space="preserve">Larm </w:t>
            </w:r>
            <w:proofErr w:type="spellStart"/>
            <w:r>
              <w:rPr>
                <w:rFonts w:ascii="Calibri" w:eastAsia="MS Mincho" w:hAnsi="Calibri" w:cs="Calibri"/>
                <w:noProof w:val="0"/>
                <w:sz w:val="22"/>
                <w:szCs w:val="22"/>
                <w:lang w:val="en-US"/>
              </w:rPr>
              <w:t>avgasare</w:t>
            </w:r>
            <w:proofErr w:type="spellEnd"/>
            <w:r w:rsidRPr="005B72DD">
              <w:rPr>
                <w:rFonts w:ascii="Calibri" w:eastAsia="MS Mincho" w:hAnsi="Calibri" w:cs="Calibri"/>
                <w:noProof w:val="0"/>
                <w:sz w:val="22"/>
                <w:szCs w:val="22"/>
                <w:lang w:val="en-US"/>
              </w:rPr>
              <w:t xml:space="preserve"> VS02</w:t>
            </w:r>
          </w:p>
        </w:tc>
      </w:tr>
      <w:tr w:rsidR="001D6700" w:rsidRPr="005B72DD" w14:paraId="37904B5C" w14:textId="77777777" w:rsidTr="006F3883">
        <w:tc>
          <w:tcPr>
            <w:tcW w:w="3037" w:type="dxa"/>
            <w:vAlign w:val="center"/>
          </w:tcPr>
          <w:p w14:paraId="3CFC8B46" w14:textId="77777777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noProof w:val="0"/>
                <w:sz w:val="22"/>
                <w:szCs w:val="22"/>
              </w:rPr>
              <w:t>VV01-P1_DS</w:t>
            </w:r>
          </w:p>
        </w:tc>
        <w:tc>
          <w:tcPr>
            <w:tcW w:w="1144" w:type="dxa"/>
            <w:vAlign w:val="center"/>
          </w:tcPr>
          <w:p w14:paraId="7305E194" w14:textId="2F9E1B44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noProof w:val="0"/>
                <w:sz w:val="22"/>
                <w:szCs w:val="22"/>
              </w:rPr>
              <w:t>B</w:t>
            </w:r>
          </w:p>
        </w:tc>
        <w:tc>
          <w:tcPr>
            <w:tcW w:w="559" w:type="dxa"/>
            <w:vAlign w:val="center"/>
          </w:tcPr>
          <w:p w14:paraId="3F77DF69" w14:textId="4E3C1AD6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22</w:t>
            </w:r>
          </w:p>
        </w:tc>
        <w:tc>
          <w:tcPr>
            <w:tcW w:w="839" w:type="dxa"/>
            <w:vAlign w:val="center"/>
          </w:tcPr>
          <w:p w14:paraId="74C296F5" w14:textId="77777777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682630B5" w14:textId="77777777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1C278BC3" w14:textId="29E4A2F5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3</w:t>
            </w:r>
            <w:r w:rsidRPr="00BB5D08">
              <w:rPr>
                <w:rFonts w:ascii="Calibri" w:eastAsia="MS Mincho" w:hAnsi="Calibri" w:cs="Calibri"/>
                <w:noProof w:val="0"/>
                <w:sz w:val="22"/>
                <w:szCs w:val="22"/>
              </w:rPr>
              <w:t xml:space="preserve"> min.</w:t>
            </w:r>
          </w:p>
        </w:tc>
        <w:tc>
          <w:tcPr>
            <w:tcW w:w="7159" w:type="dxa"/>
            <w:vAlign w:val="center"/>
          </w:tcPr>
          <w:p w14:paraId="342982EB" w14:textId="713C9D6D" w:rsidR="001D6700" w:rsidRPr="005B72DD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noProof w:val="0"/>
                <w:sz w:val="22"/>
                <w:szCs w:val="22"/>
                <w:lang w:val="en-US"/>
              </w:rPr>
            </w:pPr>
            <w:proofErr w:type="spellStart"/>
            <w:r w:rsidRPr="005B72DD">
              <w:rPr>
                <w:rFonts w:ascii="Calibri" w:eastAsia="MS Mincho" w:hAnsi="Calibri" w:cs="Calibri"/>
                <w:noProof w:val="0"/>
                <w:sz w:val="22"/>
                <w:szCs w:val="22"/>
                <w:lang w:val="en-US"/>
              </w:rPr>
              <w:t>Driftstopp</w:t>
            </w:r>
            <w:proofErr w:type="spellEnd"/>
            <w:r w:rsidRPr="005B72DD">
              <w:rPr>
                <w:rFonts w:ascii="Calibri" w:eastAsia="MS Mincho" w:hAnsi="Calibri" w:cs="Calibri"/>
                <w:noProof w:val="0"/>
                <w:sz w:val="22"/>
                <w:szCs w:val="22"/>
                <w:lang w:val="en-US"/>
              </w:rPr>
              <w:t xml:space="preserve"> pump </w:t>
            </w:r>
          </w:p>
        </w:tc>
      </w:tr>
      <w:tr w:rsidR="001D6700" w:rsidRPr="005B72DD" w14:paraId="471B5CAE" w14:textId="77777777" w:rsidTr="006F3883">
        <w:tc>
          <w:tcPr>
            <w:tcW w:w="3037" w:type="dxa"/>
            <w:vAlign w:val="center"/>
          </w:tcPr>
          <w:p w14:paraId="35A7E808" w14:textId="77777777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noProof w:val="0"/>
                <w:sz w:val="22"/>
                <w:szCs w:val="22"/>
              </w:rPr>
              <w:t>VV01-P1_HM</w:t>
            </w:r>
          </w:p>
        </w:tc>
        <w:tc>
          <w:tcPr>
            <w:tcW w:w="1144" w:type="dxa"/>
            <w:vAlign w:val="center"/>
          </w:tcPr>
          <w:p w14:paraId="64D5AAEA" w14:textId="5F88CD1A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noProof w:val="0"/>
                <w:sz w:val="22"/>
                <w:szCs w:val="22"/>
              </w:rPr>
              <w:t>C</w:t>
            </w:r>
          </w:p>
        </w:tc>
        <w:tc>
          <w:tcPr>
            <w:tcW w:w="559" w:type="dxa"/>
            <w:vAlign w:val="center"/>
          </w:tcPr>
          <w:p w14:paraId="057D4C0F" w14:textId="72DE5AE2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38</w:t>
            </w:r>
          </w:p>
        </w:tc>
        <w:tc>
          <w:tcPr>
            <w:tcW w:w="839" w:type="dxa"/>
            <w:vAlign w:val="center"/>
          </w:tcPr>
          <w:p w14:paraId="32DB8410" w14:textId="77777777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2A661E86" w14:textId="77777777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2AADC3D0" w14:textId="77777777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noProof w:val="0"/>
                <w:sz w:val="22"/>
                <w:szCs w:val="22"/>
              </w:rPr>
              <w:t>30 min.</w:t>
            </w:r>
          </w:p>
        </w:tc>
        <w:tc>
          <w:tcPr>
            <w:tcW w:w="7159" w:type="dxa"/>
            <w:vAlign w:val="center"/>
          </w:tcPr>
          <w:p w14:paraId="673DC0D3" w14:textId="3D70489F" w:rsidR="001D6700" w:rsidRPr="005B72DD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noProof w:val="0"/>
                <w:sz w:val="22"/>
                <w:szCs w:val="22"/>
                <w:lang w:val="en-US"/>
              </w:rPr>
            </w:pPr>
            <w:proofErr w:type="spellStart"/>
            <w:r w:rsidRPr="005B72DD">
              <w:rPr>
                <w:rFonts w:ascii="Calibri" w:eastAsia="MS Mincho" w:hAnsi="Calibri" w:cs="Calibri"/>
                <w:noProof w:val="0"/>
                <w:sz w:val="22"/>
                <w:szCs w:val="22"/>
                <w:lang w:val="en-US"/>
              </w:rPr>
              <w:t>Handmanöver</w:t>
            </w:r>
            <w:proofErr w:type="spellEnd"/>
            <w:r w:rsidRPr="005B72DD">
              <w:rPr>
                <w:rFonts w:ascii="Calibri" w:eastAsia="MS Mincho" w:hAnsi="Calibri" w:cs="Calibri"/>
                <w:noProof w:val="0"/>
                <w:sz w:val="22"/>
                <w:szCs w:val="22"/>
                <w:lang w:val="en-US"/>
              </w:rPr>
              <w:t xml:space="preserve"> pump </w:t>
            </w:r>
          </w:p>
        </w:tc>
      </w:tr>
      <w:tr w:rsidR="001D6700" w:rsidRPr="00BB5D08" w14:paraId="247A43CE" w14:textId="77777777" w:rsidTr="006F3883">
        <w:tc>
          <w:tcPr>
            <w:tcW w:w="3037" w:type="dxa"/>
            <w:vAlign w:val="center"/>
          </w:tcPr>
          <w:p w14:paraId="7FBF6CFA" w14:textId="77777777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noProof w:val="0"/>
                <w:sz w:val="22"/>
                <w:szCs w:val="22"/>
              </w:rPr>
              <w:t>VV01-GT11_TL</w:t>
            </w:r>
          </w:p>
        </w:tc>
        <w:tc>
          <w:tcPr>
            <w:tcW w:w="1144" w:type="dxa"/>
            <w:vAlign w:val="center"/>
          </w:tcPr>
          <w:p w14:paraId="45D3B89A" w14:textId="1E3150A3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noProof w:val="0"/>
                <w:sz w:val="22"/>
                <w:szCs w:val="22"/>
              </w:rPr>
              <w:t>B</w:t>
            </w:r>
          </w:p>
        </w:tc>
        <w:tc>
          <w:tcPr>
            <w:tcW w:w="559" w:type="dxa"/>
            <w:vAlign w:val="center"/>
          </w:tcPr>
          <w:p w14:paraId="6DC4B6FE" w14:textId="57517375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22</w:t>
            </w:r>
          </w:p>
        </w:tc>
        <w:tc>
          <w:tcPr>
            <w:tcW w:w="839" w:type="dxa"/>
            <w:vAlign w:val="center"/>
          </w:tcPr>
          <w:p w14:paraId="2EAD1800" w14:textId="77777777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417E76DD" w14:textId="77777777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2BA2E556" w14:textId="77777777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15</w:t>
            </w:r>
            <w:r w:rsidRPr="00BB5D08">
              <w:rPr>
                <w:rFonts w:ascii="Calibri" w:eastAsia="MS Mincho" w:hAnsi="Calibri" w:cs="Calibri"/>
                <w:noProof w:val="0"/>
                <w:sz w:val="22"/>
                <w:szCs w:val="22"/>
              </w:rPr>
              <w:t xml:space="preserve"> min.</w:t>
            </w:r>
          </w:p>
        </w:tc>
        <w:tc>
          <w:tcPr>
            <w:tcW w:w="7159" w:type="dxa"/>
            <w:vAlign w:val="center"/>
          </w:tcPr>
          <w:p w14:paraId="2344E10C" w14:textId="179ED681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noProof w:val="0"/>
                <w:sz w:val="22"/>
                <w:szCs w:val="22"/>
              </w:rPr>
              <w:t xml:space="preserve">Avvikande tappvarmvattentemperatur </w:t>
            </w:r>
          </w:p>
        </w:tc>
      </w:tr>
      <w:tr w:rsidR="001D6700" w:rsidRPr="00BB5D08" w14:paraId="6D515FB8" w14:textId="77777777" w:rsidTr="006F3883">
        <w:tc>
          <w:tcPr>
            <w:tcW w:w="3037" w:type="dxa"/>
            <w:vAlign w:val="center"/>
          </w:tcPr>
          <w:p w14:paraId="01880364" w14:textId="77777777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noProof w:val="0"/>
                <w:sz w:val="22"/>
                <w:szCs w:val="22"/>
              </w:rPr>
              <w:t xml:space="preserve">VV01-GT31_HL </w:t>
            </w:r>
          </w:p>
        </w:tc>
        <w:tc>
          <w:tcPr>
            <w:tcW w:w="1144" w:type="dxa"/>
            <w:vAlign w:val="center"/>
          </w:tcPr>
          <w:p w14:paraId="5570A089" w14:textId="64EF5029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noProof w:val="0"/>
                <w:sz w:val="22"/>
                <w:szCs w:val="22"/>
              </w:rPr>
              <w:t>B</w:t>
            </w:r>
          </w:p>
        </w:tc>
        <w:tc>
          <w:tcPr>
            <w:tcW w:w="559" w:type="dxa"/>
            <w:vAlign w:val="center"/>
          </w:tcPr>
          <w:p w14:paraId="59F6C6BA" w14:textId="6AC723F2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22</w:t>
            </w:r>
          </w:p>
        </w:tc>
        <w:tc>
          <w:tcPr>
            <w:tcW w:w="839" w:type="dxa"/>
            <w:vAlign w:val="center"/>
          </w:tcPr>
          <w:p w14:paraId="6B32BEA3" w14:textId="77777777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14C85C31" w14:textId="77777777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658589B5" w14:textId="77777777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noProof w:val="0"/>
                <w:sz w:val="22"/>
                <w:szCs w:val="22"/>
              </w:rPr>
              <w:t>1 min.</w:t>
            </w:r>
          </w:p>
        </w:tc>
        <w:tc>
          <w:tcPr>
            <w:tcW w:w="7159" w:type="dxa"/>
            <w:vAlign w:val="center"/>
          </w:tcPr>
          <w:p w14:paraId="4F00D0A6" w14:textId="4397C511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noProof w:val="0"/>
                <w:sz w:val="22"/>
                <w:szCs w:val="22"/>
              </w:rPr>
              <w:t xml:space="preserve">Hög tappvarmvattentemperatur </w:t>
            </w:r>
          </w:p>
        </w:tc>
      </w:tr>
      <w:tr w:rsidR="001D6700" w:rsidRPr="005B72DD" w14:paraId="696BBD1B" w14:textId="77777777" w:rsidTr="006F3883">
        <w:tc>
          <w:tcPr>
            <w:tcW w:w="3037" w:type="dxa"/>
            <w:vAlign w:val="center"/>
          </w:tcPr>
          <w:p w14:paraId="65D219DE" w14:textId="535AFCE0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VV01-GT61</w:t>
            </w:r>
            <w:r w:rsidRPr="00BB5D08">
              <w:rPr>
                <w:rFonts w:ascii="Calibri" w:eastAsia="MS Mincho" w:hAnsi="Calibri" w:cs="Calibri"/>
                <w:noProof w:val="0"/>
                <w:sz w:val="22"/>
                <w:szCs w:val="22"/>
              </w:rPr>
              <w:t xml:space="preserve">_LL </w:t>
            </w:r>
          </w:p>
        </w:tc>
        <w:tc>
          <w:tcPr>
            <w:tcW w:w="1144" w:type="dxa"/>
            <w:vAlign w:val="center"/>
          </w:tcPr>
          <w:p w14:paraId="07BA3F4A" w14:textId="4BE311A8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noProof w:val="0"/>
                <w:sz w:val="22"/>
                <w:szCs w:val="22"/>
              </w:rPr>
              <w:t>B</w:t>
            </w:r>
          </w:p>
        </w:tc>
        <w:tc>
          <w:tcPr>
            <w:tcW w:w="559" w:type="dxa"/>
            <w:vAlign w:val="center"/>
          </w:tcPr>
          <w:p w14:paraId="48373596" w14:textId="74BAEFF3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22</w:t>
            </w:r>
          </w:p>
        </w:tc>
        <w:tc>
          <w:tcPr>
            <w:tcW w:w="839" w:type="dxa"/>
            <w:vAlign w:val="center"/>
          </w:tcPr>
          <w:p w14:paraId="090F9077" w14:textId="77777777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3525D7F5" w14:textId="77777777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07DAAAB9" w14:textId="77777777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noProof w:val="0"/>
                <w:sz w:val="22"/>
                <w:szCs w:val="22"/>
              </w:rPr>
              <w:t>1 min.</w:t>
            </w:r>
          </w:p>
        </w:tc>
        <w:tc>
          <w:tcPr>
            <w:tcW w:w="7159" w:type="dxa"/>
            <w:vAlign w:val="center"/>
          </w:tcPr>
          <w:p w14:paraId="6AD43114" w14:textId="306FEB7A" w:rsidR="001D6700" w:rsidRPr="005B72DD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noProof w:val="0"/>
                <w:sz w:val="22"/>
                <w:szCs w:val="22"/>
                <w:lang w:val="en-US"/>
              </w:rPr>
            </w:pPr>
            <w:proofErr w:type="spellStart"/>
            <w:r w:rsidRPr="005B72DD">
              <w:rPr>
                <w:rFonts w:ascii="Calibri" w:eastAsia="MS Mincho" w:hAnsi="Calibri" w:cs="Calibri"/>
                <w:noProof w:val="0"/>
                <w:sz w:val="22"/>
                <w:szCs w:val="22"/>
                <w:lang w:val="en-US"/>
              </w:rPr>
              <w:t>Låg</w:t>
            </w:r>
            <w:proofErr w:type="spellEnd"/>
            <w:r w:rsidRPr="005B72DD">
              <w:rPr>
                <w:rFonts w:ascii="Calibri" w:eastAsia="MS Mincho" w:hAnsi="Calibri" w:cs="Calibri"/>
                <w:noProof w:val="0"/>
                <w:sz w:val="22"/>
                <w:szCs w:val="22"/>
                <w:lang w:val="en-US"/>
              </w:rPr>
              <w:t xml:space="preserve"> VVC-</w:t>
            </w:r>
            <w:proofErr w:type="spellStart"/>
            <w:r w:rsidRPr="005B72DD">
              <w:rPr>
                <w:rFonts w:ascii="Calibri" w:eastAsia="MS Mincho" w:hAnsi="Calibri" w:cs="Calibri"/>
                <w:noProof w:val="0"/>
                <w:sz w:val="22"/>
                <w:szCs w:val="22"/>
                <w:lang w:val="en-US"/>
              </w:rPr>
              <w:t>temperatur</w:t>
            </w:r>
            <w:proofErr w:type="spellEnd"/>
            <w:r w:rsidRPr="005B72DD">
              <w:rPr>
                <w:rFonts w:ascii="Calibri" w:eastAsia="MS Mincho" w:hAnsi="Calibri" w:cs="Calibri"/>
                <w:noProof w:val="0"/>
                <w:sz w:val="22"/>
                <w:szCs w:val="22"/>
                <w:lang w:val="en-US"/>
              </w:rPr>
              <w:t xml:space="preserve"> </w:t>
            </w:r>
          </w:p>
        </w:tc>
      </w:tr>
      <w:tr w:rsidR="001D6700" w:rsidRPr="00BB5D08" w14:paraId="127D0253" w14:textId="77777777" w:rsidTr="006F3883">
        <w:tc>
          <w:tcPr>
            <w:tcW w:w="3037" w:type="dxa"/>
            <w:vAlign w:val="center"/>
          </w:tcPr>
          <w:p w14:paraId="6542A3ED" w14:textId="77777777" w:rsidR="001D6700" w:rsidRPr="004E385D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VV</w:t>
            </w:r>
            <w:r w:rsidRPr="004E385D">
              <w:rPr>
                <w:rFonts w:ascii="Calibri" w:eastAsia="MS Mincho" w:hAnsi="Calibri" w:cs="Calibri"/>
                <w:noProof w:val="0"/>
                <w:sz w:val="22"/>
                <w:szCs w:val="22"/>
              </w:rPr>
              <w:t>01</w:t>
            </w: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-GT1</w:t>
            </w:r>
            <w:r w:rsidRPr="004E385D">
              <w:rPr>
                <w:rFonts w:ascii="Calibri" w:eastAsia="MS Mincho" w:hAnsi="Calibri" w:cs="Calibri"/>
                <w:noProof w:val="0"/>
                <w:sz w:val="22"/>
                <w:szCs w:val="22"/>
              </w:rPr>
              <w:t>1_GF</w:t>
            </w:r>
          </w:p>
        </w:tc>
        <w:tc>
          <w:tcPr>
            <w:tcW w:w="1144" w:type="dxa"/>
            <w:vAlign w:val="center"/>
          </w:tcPr>
          <w:p w14:paraId="212DC581" w14:textId="61292EEC" w:rsidR="001D6700" w:rsidRPr="004E385D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B</w:t>
            </w:r>
          </w:p>
        </w:tc>
        <w:tc>
          <w:tcPr>
            <w:tcW w:w="559" w:type="dxa"/>
            <w:vAlign w:val="center"/>
          </w:tcPr>
          <w:p w14:paraId="4897A33F" w14:textId="429432FD" w:rsidR="001D6700" w:rsidRPr="004E385D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22</w:t>
            </w:r>
          </w:p>
        </w:tc>
        <w:tc>
          <w:tcPr>
            <w:tcW w:w="839" w:type="dxa"/>
            <w:vAlign w:val="center"/>
          </w:tcPr>
          <w:p w14:paraId="7C5E9428" w14:textId="77777777" w:rsidR="001D6700" w:rsidRPr="004E385D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5366AE6D" w14:textId="77777777" w:rsidR="001D6700" w:rsidRPr="004E385D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253E7B05" w14:textId="77777777" w:rsidR="001D6700" w:rsidRPr="004E385D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5</w:t>
            </w:r>
            <w:r w:rsidRPr="004E385D">
              <w:rPr>
                <w:rFonts w:ascii="Calibri" w:eastAsia="MS Mincho" w:hAnsi="Calibri" w:cs="Calibri"/>
                <w:noProof w:val="0"/>
                <w:sz w:val="22"/>
                <w:szCs w:val="22"/>
              </w:rPr>
              <w:t xml:space="preserve"> min.</w:t>
            </w:r>
          </w:p>
        </w:tc>
        <w:tc>
          <w:tcPr>
            <w:tcW w:w="7159" w:type="dxa"/>
            <w:vAlign w:val="center"/>
          </w:tcPr>
          <w:p w14:paraId="6902261C" w14:textId="50A97A0A" w:rsidR="001D6700" w:rsidRPr="004E385D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Givarfel framledningsgivare</w:t>
            </w:r>
          </w:p>
        </w:tc>
      </w:tr>
      <w:tr w:rsidR="001D6700" w:rsidRPr="00BB5D08" w14:paraId="15C84F74" w14:textId="77777777" w:rsidTr="006F3883">
        <w:tc>
          <w:tcPr>
            <w:tcW w:w="3037" w:type="dxa"/>
            <w:vAlign w:val="center"/>
          </w:tcPr>
          <w:p w14:paraId="60CEF12F" w14:textId="77777777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VV</w:t>
            </w:r>
            <w:r w:rsidRPr="00BB5D08">
              <w:rPr>
                <w:rFonts w:ascii="Calibri" w:eastAsia="MS Mincho" w:hAnsi="Calibri" w:cs="Calibri"/>
                <w:noProof w:val="0"/>
                <w:sz w:val="22"/>
                <w:szCs w:val="22"/>
              </w:rPr>
              <w:t>01-GT31_GF</w:t>
            </w:r>
          </w:p>
        </w:tc>
        <w:tc>
          <w:tcPr>
            <w:tcW w:w="1144" w:type="dxa"/>
            <w:vAlign w:val="center"/>
          </w:tcPr>
          <w:p w14:paraId="5EE8B8F7" w14:textId="03FA0C39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B</w:t>
            </w:r>
          </w:p>
        </w:tc>
        <w:tc>
          <w:tcPr>
            <w:tcW w:w="559" w:type="dxa"/>
            <w:vAlign w:val="center"/>
          </w:tcPr>
          <w:p w14:paraId="7E077967" w14:textId="4A74FB89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22</w:t>
            </w:r>
          </w:p>
        </w:tc>
        <w:tc>
          <w:tcPr>
            <w:tcW w:w="839" w:type="dxa"/>
            <w:vAlign w:val="center"/>
          </w:tcPr>
          <w:p w14:paraId="7FC962BE" w14:textId="77777777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6BDE1CD0" w14:textId="77777777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43045943" w14:textId="77777777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5</w:t>
            </w:r>
            <w:r w:rsidRPr="00BB5D08">
              <w:rPr>
                <w:rFonts w:ascii="Calibri" w:eastAsia="MS Mincho" w:hAnsi="Calibri" w:cs="Calibri"/>
                <w:noProof w:val="0"/>
                <w:sz w:val="22"/>
                <w:szCs w:val="22"/>
              </w:rPr>
              <w:t xml:space="preserve"> min.</w:t>
            </w:r>
          </w:p>
        </w:tc>
        <w:tc>
          <w:tcPr>
            <w:tcW w:w="7159" w:type="dxa"/>
            <w:vAlign w:val="center"/>
          </w:tcPr>
          <w:p w14:paraId="18E1495E" w14:textId="10BBBFDB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noProof w:val="0"/>
                <w:sz w:val="22"/>
                <w:szCs w:val="22"/>
              </w:rPr>
              <w:t xml:space="preserve">Givarfel tappvarmvattengivare </w:t>
            </w:r>
          </w:p>
        </w:tc>
      </w:tr>
      <w:tr w:rsidR="001D6700" w:rsidRPr="00BB5D08" w14:paraId="1D514E8F" w14:textId="77777777" w:rsidTr="006F3883">
        <w:tc>
          <w:tcPr>
            <w:tcW w:w="3037" w:type="dxa"/>
            <w:vAlign w:val="center"/>
          </w:tcPr>
          <w:p w14:paraId="409CC060" w14:textId="6F1D2B5C" w:rsidR="001D6700" w:rsidRPr="00065562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065562">
              <w:rPr>
                <w:rFonts w:ascii="Calibri" w:eastAsia="MS Mincho" w:hAnsi="Calibri" w:cs="Calibri"/>
                <w:noProof w:val="0"/>
                <w:sz w:val="22"/>
                <w:szCs w:val="22"/>
              </w:rPr>
              <w:t>VV01-GT</w:t>
            </w: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61</w:t>
            </w:r>
            <w:r w:rsidRPr="00065562">
              <w:rPr>
                <w:rFonts w:ascii="Calibri" w:eastAsia="MS Mincho" w:hAnsi="Calibri" w:cs="Calibri"/>
                <w:noProof w:val="0"/>
                <w:sz w:val="22"/>
                <w:szCs w:val="22"/>
              </w:rPr>
              <w:t>_GF</w:t>
            </w:r>
          </w:p>
        </w:tc>
        <w:tc>
          <w:tcPr>
            <w:tcW w:w="1144" w:type="dxa"/>
            <w:vAlign w:val="center"/>
          </w:tcPr>
          <w:p w14:paraId="779EE592" w14:textId="2AB39D2E" w:rsidR="001D6700" w:rsidRPr="00065562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065562">
              <w:rPr>
                <w:rFonts w:ascii="Calibri" w:eastAsia="MS Mincho" w:hAnsi="Calibri" w:cs="Calibri"/>
                <w:noProof w:val="0"/>
                <w:sz w:val="22"/>
                <w:szCs w:val="22"/>
              </w:rPr>
              <w:t>C</w:t>
            </w:r>
          </w:p>
        </w:tc>
        <w:tc>
          <w:tcPr>
            <w:tcW w:w="559" w:type="dxa"/>
            <w:vAlign w:val="center"/>
          </w:tcPr>
          <w:p w14:paraId="588CF54C" w14:textId="04E298A1" w:rsidR="001D6700" w:rsidRPr="00065562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32</w:t>
            </w:r>
          </w:p>
        </w:tc>
        <w:tc>
          <w:tcPr>
            <w:tcW w:w="839" w:type="dxa"/>
            <w:vAlign w:val="center"/>
          </w:tcPr>
          <w:p w14:paraId="32AB36F5" w14:textId="77777777" w:rsidR="001D6700" w:rsidRPr="00065562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6D682061" w14:textId="77777777" w:rsidR="001D6700" w:rsidRPr="00065562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4EAF1F1A" w14:textId="3D3E38F1" w:rsidR="001D6700" w:rsidRPr="00065562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5</w:t>
            </w:r>
            <w:r w:rsidRPr="00065562">
              <w:rPr>
                <w:rFonts w:ascii="Calibri" w:eastAsia="MS Mincho" w:hAnsi="Calibri" w:cs="Calibri"/>
                <w:noProof w:val="0"/>
                <w:sz w:val="22"/>
                <w:szCs w:val="22"/>
              </w:rPr>
              <w:t xml:space="preserve"> min.</w:t>
            </w:r>
          </w:p>
        </w:tc>
        <w:tc>
          <w:tcPr>
            <w:tcW w:w="7159" w:type="dxa"/>
            <w:vAlign w:val="center"/>
          </w:tcPr>
          <w:p w14:paraId="2F48F7A5" w14:textId="0DBBEF75" w:rsidR="001D6700" w:rsidRPr="00065562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065562">
              <w:rPr>
                <w:rFonts w:ascii="Calibri" w:eastAsia="MS Mincho" w:hAnsi="Calibri" w:cs="Calibri"/>
                <w:noProof w:val="0"/>
                <w:sz w:val="22"/>
                <w:szCs w:val="22"/>
              </w:rPr>
              <w:t xml:space="preserve">Givarfel VVC-givare </w:t>
            </w:r>
          </w:p>
        </w:tc>
      </w:tr>
      <w:tr w:rsidR="001D6700" w:rsidRPr="00BB5D08" w14:paraId="63BC550A" w14:textId="77777777" w:rsidTr="006F3883">
        <w:tc>
          <w:tcPr>
            <w:tcW w:w="3037" w:type="dxa"/>
            <w:vAlign w:val="center"/>
          </w:tcPr>
          <w:p w14:paraId="533F80B7" w14:textId="77777777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noProof w:val="0"/>
                <w:sz w:val="22"/>
                <w:szCs w:val="22"/>
              </w:rPr>
              <w:t>VP01-GT41/42_LD</w:t>
            </w:r>
          </w:p>
        </w:tc>
        <w:tc>
          <w:tcPr>
            <w:tcW w:w="1144" w:type="dxa"/>
            <w:vAlign w:val="center"/>
          </w:tcPr>
          <w:p w14:paraId="0D50155D" w14:textId="47A1C993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noProof w:val="0"/>
                <w:sz w:val="22"/>
                <w:szCs w:val="22"/>
              </w:rPr>
              <w:t>B</w:t>
            </w:r>
          </w:p>
        </w:tc>
        <w:tc>
          <w:tcPr>
            <w:tcW w:w="559" w:type="dxa"/>
            <w:vAlign w:val="center"/>
          </w:tcPr>
          <w:p w14:paraId="4639D23C" w14:textId="04061483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54</w:t>
            </w:r>
          </w:p>
        </w:tc>
        <w:tc>
          <w:tcPr>
            <w:tcW w:w="839" w:type="dxa"/>
            <w:vAlign w:val="center"/>
          </w:tcPr>
          <w:p w14:paraId="334314E6" w14:textId="77777777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2F8591E0" w14:textId="77777777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3239FB71" w14:textId="77777777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noProof w:val="0"/>
                <w:sz w:val="22"/>
                <w:szCs w:val="22"/>
              </w:rPr>
              <w:t>60 min.</w:t>
            </w:r>
          </w:p>
        </w:tc>
        <w:tc>
          <w:tcPr>
            <w:tcW w:w="7159" w:type="dxa"/>
            <w:vAlign w:val="center"/>
          </w:tcPr>
          <w:p w14:paraId="756FF94F" w14:textId="7DDE0622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noProof w:val="0"/>
                <w:sz w:val="22"/>
                <w:szCs w:val="22"/>
              </w:rPr>
              <w:t xml:space="preserve">Låg differenstemperatur fjärrvärme </w:t>
            </w:r>
          </w:p>
        </w:tc>
      </w:tr>
      <w:tr w:rsidR="001D6700" w:rsidRPr="00BB5D08" w14:paraId="56DBD921" w14:textId="77777777" w:rsidTr="006F3883">
        <w:tc>
          <w:tcPr>
            <w:tcW w:w="3037" w:type="dxa"/>
            <w:vAlign w:val="center"/>
          </w:tcPr>
          <w:p w14:paraId="4B175EE3" w14:textId="77777777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VP01-GT41_LL (vinterdriftsfall)</w:t>
            </w:r>
          </w:p>
        </w:tc>
        <w:tc>
          <w:tcPr>
            <w:tcW w:w="1144" w:type="dxa"/>
            <w:vAlign w:val="center"/>
          </w:tcPr>
          <w:p w14:paraId="5DD1B18A" w14:textId="24BEDA68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B</w:t>
            </w:r>
          </w:p>
        </w:tc>
        <w:tc>
          <w:tcPr>
            <w:tcW w:w="559" w:type="dxa"/>
            <w:vAlign w:val="center"/>
          </w:tcPr>
          <w:p w14:paraId="5AA006C6" w14:textId="784D85A8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22</w:t>
            </w:r>
          </w:p>
        </w:tc>
        <w:tc>
          <w:tcPr>
            <w:tcW w:w="839" w:type="dxa"/>
            <w:vAlign w:val="center"/>
          </w:tcPr>
          <w:p w14:paraId="4830D1BD" w14:textId="77777777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13EB2A83" w14:textId="77777777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3FCA97D1" w14:textId="77777777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60 min.</w:t>
            </w:r>
          </w:p>
        </w:tc>
        <w:tc>
          <w:tcPr>
            <w:tcW w:w="7159" w:type="dxa"/>
            <w:vAlign w:val="center"/>
          </w:tcPr>
          <w:p w14:paraId="5A2EF78E" w14:textId="499E541E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 xml:space="preserve">Låg </w:t>
            </w:r>
            <w:proofErr w:type="gramStart"/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temperatur fjärrvärme</w:t>
            </w:r>
            <w:proofErr w:type="gramEnd"/>
          </w:p>
        </w:tc>
      </w:tr>
      <w:tr w:rsidR="001D6700" w:rsidRPr="00BB5D08" w14:paraId="4983DA3D" w14:textId="77777777" w:rsidTr="006F3883">
        <w:tc>
          <w:tcPr>
            <w:tcW w:w="3037" w:type="dxa"/>
            <w:vAlign w:val="center"/>
          </w:tcPr>
          <w:p w14:paraId="5B302290" w14:textId="43687D85" w:rsidR="001D6700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VP01-GT43_GF</w:t>
            </w:r>
          </w:p>
        </w:tc>
        <w:tc>
          <w:tcPr>
            <w:tcW w:w="1144" w:type="dxa"/>
            <w:vAlign w:val="center"/>
          </w:tcPr>
          <w:p w14:paraId="34A83BAD" w14:textId="48CD7EA1" w:rsidR="001D6700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C</w:t>
            </w:r>
          </w:p>
        </w:tc>
        <w:tc>
          <w:tcPr>
            <w:tcW w:w="559" w:type="dxa"/>
            <w:vAlign w:val="center"/>
          </w:tcPr>
          <w:p w14:paraId="60AADA52" w14:textId="510D7458" w:rsidR="001D6700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32</w:t>
            </w:r>
          </w:p>
        </w:tc>
        <w:tc>
          <w:tcPr>
            <w:tcW w:w="839" w:type="dxa"/>
            <w:vAlign w:val="center"/>
          </w:tcPr>
          <w:p w14:paraId="15866272" w14:textId="77777777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5F7B5D0B" w14:textId="77777777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1AAD6097" w14:textId="480437A5" w:rsidR="001D6700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5 min.</w:t>
            </w:r>
          </w:p>
        </w:tc>
        <w:tc>
          <w:tcPr>
            <w:tcW w:w="7159" w:type="dxa"/>
            <w:vAlign w:val="center"/>
          </w:tcPr>
          <w:p w14:paraId="085F426C" w14:textId="5A0DCFD9" w:rsidR="001D6700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065562">
              <w:rPr>
                <w:rFonts w:ascii="Calibri" w:eastAsia="MS Mincho" w:hAnsi="Calibri" w:cs="Calibri"/>
                <w:noProof w:val="0"/>
                <w:sz w:val="22"/>
                <w:szCs w:val="22"/>
              </w:rPr>
              <w:t xml:space="preserve">Givarfel </w:t>
            </w: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 xml:space="preserve">returtemperatur </w:t>
            </w:r>
            <w:proofErr w:type="spellStart"/>
            <w:proofErr w:type="gramStart"/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vent.växlare</w:t>
            </w:r>
            <w:proofErr w:type="spellEnd"/>
            <w:proofErr w:type="gramEnd"/>
          </w:p>
        </w:tc>
      </w:tr>
      <w:tr w:rsidR="001D6700" w:rsidRPr="00BB5D08" w14:paraId="309965F1" w14:textId="77777777" w:rsidTr="006F3883">
        <w:tc>
          <w:tcPr>
            <w:tcW w:w="3037" w:type="dxa"/>
            <w:vAlign w:val="center"/>
          </w:tcPr>
          <w:p w14:paraId="5E868E51" w14:textId="24F799FC" w:rsidR="001D6700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VP01-GT44_GF</w:t>
            </w:r>
          </w:p>
        </w:tc>
        <w:tc>
          <w:tcPr>
            <w:tcW w:w="1144" w:type="dxa"/>
            <w:vAlign w:val="center"/>
          </w:tcPr>
          <w:p w14:paraId="599A4355" w14:textId="0E7FBED5" w:rsidR="001D6700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C</w:t>
            </w:r>
          </w:p>
        </w:tc>
        <w:tc>
          <w:tcPr>
            <w:tcW w:w="559" w:type="dxa"/>
            <w:vAlign w:val="center"/>
          </w:tcPr>
          <w:p w14:paraId="6B0EB13C" w14:textId="0C35269E" w:rsidR="001D6700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32</w:t>
            </w:r>
          </w:p>
        </w:tc>
        <w:tc>
          <w:tcPr>
            <w:tcW w:w="839" w:type="dxa"/>
            <w:vAlign w:val="center"/>
          </w:tcPr>
          <w:p w14:paraId="2DB235A5" w14:textId="77777777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28C0D5AE" w14:textId="77777777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08D24CC8" w14:textId="3BF407B5" w:rsidR="001D6700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5 min.</w:t>
            </w:r>
          </w:p>
        </w:tc>
        <w:tc>
          <w:tcPr>
            <w:tcW w:w="7159" w:type="dxa"/>
            <w:vAlign w:val="center"/>
          </w:tcPr>
          <w:p w14:paraId="06D83C99" w14:textId="5EEBA693" w:rsidR="001D6700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065562">
              <w:rPr>
                <w:rFonts w:ascii="Calibri" w:eastAsia="MS Mincho" w:hAnsi="Calibri" w:cs="Calibri"/>
                <w:noProof w:val="0"/>
                <w:sz w:val="22"/>
                <w:szCs w:val="22"/>
              </w:rPr>
              <w:t xml:space="preserve">Givarfel </w:t>
            </w: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 xml:space="preserve">returtemperatur </w:t>
            </w:r>
            <w:proofErr w:type="spellStart"/>
            <w:proofErr w:type="gramStart"/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rad.växlare</w:t>
            </w:r>
            <w:proofErr w:type="spellEnd"/>
            <w:proofErr w:type="gramEnd"/>
          </w:p>
        </w:tc>
      </w:tr>
      <w:tr w:rsidR="001D6700" w:rsidRPr="00BB5D08" w14:paraId="05DF4ECC" w14:textId="77777777" w:rsidTr="006F3883">
        <w:tc>
          <w:tcPr>
            <w:tcW w:w="3037" w:type="dxa"/>
            <w:vAlign w:val="center"/>
          </w:tcPr>
          <w:p w14:paraId="59694FDE" w14:textId="5A483815" w:rsidR="001D6700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KV01-P1_L</w:t>
            </w:r>
          </w:p>
        </w:tc>
        <w:tc>
          <w:tcPr>
            <w:tcW w:w="1144" w:type="dxa"/>
            <w:vAlign w:val="center"/>
          </w:tcPr>
          <w:p w14:paraId="3EAE7A86" w14:textId="55C8AAC6" w:rsidR="001D6700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B</w:t>
            </w:r>
          </w:p>
        </w:tc>
        <w:tc>
          <w:tcPr>
            <w:tcW w:w="559" w:type="dxa"/>
            <w:vAlign w:val="center"/>
          </w:tcPr>
          <w:p w14:paraId="3829D23D" w14:textId="6E173C49" w:rsidR="001D6700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22</w:t>
            </w:r>
          </w:p>
        </w:tc>
        <w:tc>
          <w:tcPr>
            <w:tcW w:w="839" w:type="dxa"/>
            <w:vAlign w:val="center"/>
          </w:tcPr>
          <w:p w14:paraId="377338CA" w14:textId="77777777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5A5673EC" w14:textId="77777777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41AA1D12" w14:textId="6A3A76A4" w:rsidR="001D6700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3 min.</w:t>
            </w:r>
          </w:p>
        </w:tc>
        <w:tc>
          <w:tcPr>
            <w:tcW w:w="7159" w:type="dxa"/>
            <w:vAlign w:val="center"/>
          </w:tcPr>
          <w:p w14:paraId="362A0A71" w14:textId="11624114" w:rsidR="001D6700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noProof w:val="0"/>
                <w:sz w:val="22"/>
                <w:szCs w:val="22"/>
              </w:rPr>
              <w:t>Larm tryckstegringspump</w:t>
            </w:r>
          </w:p>
        </w:tc>
      </w:tr>
      <w:tr w:rsidR="00B255C8" w:rsidRPr="00BB5D08" w14:paraId="69898641" w14:textId="77777777" w:rsidTr="006F3883">
        <w:tc>
          <w:tcPr>
            <w:tcW w:w="3037" w:type="dxa"/>
            <w:vAlign w:val="center"/>
          </w:tcPr>
          <w:p w14:paraId="2C3E632D" w14:textId="6BBD24D9" w:rsidR="00B255C8" w:rsidRPr="00B62F73" w:rsidRDefault="00B255C8" w:rsidP="00B255C8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B62F73">
              <w:rPr>
                <w:rFonts w:asciiTheme="minorHAnsi" w:hAnsiTheme="minorHAnsi" w:cstheme="minorHAnsi"/>
                <w:sz w:val="22"/>
                <w:szCs w:val="22"/>
              </w:rPr>
              <w:t>KV01-GF61_L</w:t>
            </w:r>
          </w:p>
        </w:tc>
        <w:tc>
          <w:tcPr>
            <w:tcW w:w="1144" w:type="dxa"/>
            <w:vAlign w:val="center"/>
          </w:tcPr>
          <w:p w14:paraId="706F824C" w14:textId="523B8FBE" w:rsidR="00B255C8" w:rsidRPr="00B62F73" w:rsidRDefault="00B255C8" w:rsidP="00B255C8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B62F73">
              <w:rPr>
                <w:rFonts w:asciiTheme="minorHAnsi" w:hAnsiTheme="minorHAnsi" w:cstheme="minorHAnsi"/>
                <w:sz w:val="22"/>
                <w:szCs w:val="22"/>
              </w:rPr>
              <w:t>B</w:t>
            </w:r>
          </w:p>
        </w:tc>
        <w:tc>
          <w:tcPr>
            <w:tcW w:w="559" w:type="dxa"/>
            <w:vAlign w:val="center"/>
          </w:tcPr>
          <w:p w14:paraId="00E68C5C" w14:textId="6BC40D0F" w:rsidR="00B255C8" w:rsidRPr="00B62F73" w:rsidRDefault="00B255C8" w:rsidP="00B255C8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B62F73">
              <w:rPr>
                <w:rFonts w:asciiTheme="minorHAnsi" w:hAnsiTheme="minorHAnsi" w:cstheme="minorHAnsi"/>
                <w:sz w:val="22"/>
                <w:szCs w:val="22"/>
              </w:rPr>
              <w:t>2</w:t>
            </w:r>
            <w:r w:rsidR="00AA2072">
              <w:rPr>
                <w:rFonts w:asciiTheme="minorHAnsi" w:hAnsiTheme="minorHAnsi" w:cstheme="minorHAnsi"/>
                <w:sz w:val="22"/>
                <w:szCs w:val="22"/>
              </w:rPr>
              <w:t>2</w:t>
            </w:r>
          </w:p>
        </w:tc>
        <w:tc>
          <w:tcPr>
            <w:tcW w:w="839" w:type="dxa"/>
            <w:vAlign w:val="center"/>
          </w:tcPr>
          <w:p w14:paraId="27A34485" w14:textId="77777777" w:rsidR="00B255C8" w:rsidRPr="00B62F73" w:rsidRDefault="00B255C8" w:rsidP="00B255C8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3D886468" w14:textId="77777777" w:rsidR="00B255C8" w:rsidRPr="00B62F73" w:rsidRDefault="00B255C8" w:rsidP="00B255C8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3480B0B4" w14:textId="5739EF5E" w:rsidR="00B255C8" w:rsidRPr="00B62F73" w:rsidRDefault="00B255C8" w:rsidP="00B255C8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B62F73">
              <w:rPr>
                <w:rFonts w:asciiTheme="minorHAnsi" w:hAnsiTheme="minorHAnsi" w:cstheme="minorHAnsi"/>
                <w:sz w:val="22"/>
                <w:szCs w:val="22"/>
              </w:rPr>
              <w:t>1 min.</w:t>
            </w:r>
          </w:p>
        </w:tc>
        <w:tc>
          <w:tcPr>
            <w:tcW w:w="7159" w:type="dxa"/>
            <w:vAlign w:val="center"/>
          </w:tcPr>
          <w:p w14:paraId="4807AD20" w14:textId="64A0D186" w:rsidR="00B255C8" w:rsidRPr="00B62F73" w:rsidRDefault="00B255C8" w:rsidP="00B255C8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  <w:r w:rsidRPr="00B62F73">
              <w:rPr>
                <w:rFonts w:asciiTheme="minorHAnsi" w:hAnsiTheme="minorHAnsi" w:cstheme="minorHAnsi"/>
                <w:sz w:val="22"/>
                <w:szCs w:val="22"/>
              </w:rPr>
              <w:t>Larm flödesvakt</w:t>
            </w:r>
          </w:p>
        </w:tc>
      </w:tr>
      <w:tr w:rsidR="001D6700" w:rsidRPr="00BB5D08" w14:paraId="17CD2CBC" w14:textId="77777777" w:rsidTr="006F3883">
        <w:tc>
          <w:tcPr>
            <w:tcW w:w="3037" w:type="dxa"/>
            <w:vAlign w:val="center"/>
          </w:tcPr>
          <w:p w14:paraId="4B2598F6" w14:textId="77777777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1144" w:type="dxa"/>
            <w:vAlign w:val="center"/>
          </w:tcPr>
          <w:p w14:paraId="6E2679E9" w14:textId="77777777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559" w:type="dxa"/>
            <w:vAlign w:val="center"/>
          </w:tcPr>
          <w:p w14:paraId="7C69E443" w14:textId="26498956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839" w:type="dxa"/>
            <w:vAlign w:val="center"/>
          </w:tcPr>
          <w:p w14:paraId="0566E8D0" w14:textId="77777777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57FE1A73" w14:textId="77777777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4A499208" w14:textId="77777777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  <w:tc>
          <w:tcPr>
            <w:tcW w:w="7159" w:type="dxa"/>
            <w:vAlign w:val="center"/>
          </w:tcPr>
          <w:p w14:paraId="03741819" w14:textId="77777777" w:rsidR="001D6700" w:rsidRPr="00BB5D08" w:rsidRDefault="001D6700" w:rsidP="001D670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noProof w:val="0"/>
                <w:sz w:val="22"/>
                <w:szCs w:val="22"/>
              </w:rPr>
            </w:pPr>
          </w:p>
        </w:tc>
      </w:tr>
    </w:tbl>
    <w:p w14:paraId="3539DDDF" w14:textId="77777777" w:rsidR="007523B2" w:rsidRDefault="007523B2" w:rsidP="007523B2"/>
    <w:p w14:paraId="080188FC" w14:textId="77777777" w:rsidR="007523B2" w:rsidRPr="001F1F08" w:rsidRDefault="007523B2" w:rsidP="007523B2">
      <w:pPr>
        <w:tabs>
          <w:tab w:val="left" w:pos="2835"/>
          <w:tab w:val="left" w:pos="3969"/>
          <w:tab w:val="left" w:pos="6237"/>
          <w:tab w:val="left" w:pos="7088"/>
        </w:tabs>
        <w:rPr>
          <w:i/>
          <w:szCs w:val="24"/>
        </w:rPr>
      </w:pPr>
    </w:p>
    <w:p w14:paraId="3DF0DE46" w14:textId="77777777" w:rsidR="000B2816" w:rsidRPr="00CE7DE8" w:rsidRDefault="000B2816" w:rsidP="007523B2">
      <w:pPr>
        <w:rPr>
          <w:b/>
          <w:sz w:val="28"/>
          <w:u w:val="single"/>
        </w:rPr>
      </w:pPr>
    </w:p>
    <w:sectPr w:rsidR="000B2816" w:rsidRPr="00CE7DE8" w:rsidSect="00D25C61">
      <w:type w:val="continuous"/>
      <w:pgSz w:w="16840" w:h="23814" w:code="8"/>
      <w:pgMar w:top="851" w:right="851" w:bottom="261" w:left="1418" w:header="0" w:footer="516" w:gutter="0"/>
      <w:paperSrc w:first="1" w:other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3C3EBDF" w14:textId="77777777" w:rsidR="00EE0FA6" w:rsidRDefault="00EE0FA6">
      <w:r>
        <w:separator/>
      </w:r>
    </w:p>
  </w:endnote>
  <w:endnote w:type="continuationSeparator" w:id="0">
    <w:p w14:paraId="61B27590" w14:textId="77777777" w:rsidR="00EE0FA6" w:rsidRDefault="00EE0FA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CF2A776" w14:textId="77777777" w:rsidR="00EA3EC6" w:rsidRDefault="00EA3EC6">
    <w:pPr>
      <w:pStyle w:val="Sidfo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4593"/>
      <w:gridCol w:w="624"/>
      <w:gridCol w:w="1134"/>
      <w:gridCol w:w="1587"/>
      <w:gridCol w:w="1588"/>
      <w:gridCol w:w="3728"/>
      <w:gridCol w:w="1276"/>
    </w:tblGrid>
    <w:tr w:rsidR="00EE0FA6" w14:paraId="1950A505" w14:textId="77777777" w:rsidTr="00925FCB">
      <w:trPr>
        <w:cantSplit/>
      </w:trPr>
      <w:tc>
        <w:tcPr>
          <w:tcW w:w="4593" w:type="dxa"/>
          <w:tcBorders>
            <w:top w:val="nil"/>
            <w:left w:val="nil"/>
            <w:bottom w:val="nil"/>
            <w:right w:val="nil"/>
          </w:tcBorders>
          <w:vAlign w:val="center"/>
        </w:tcPr>
        <w:p w14:paraId="569D97DA" w14:textId="77777777" w:rsidR="00EE0FA6" w:rsidRDefault="00EE0FA6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sz w:val="18"/>
            </w:rPr>
          </w:pPr>
        </w:p>
      </w:tc>
      <w:tc>
        <w:tcPr>
          <w:tcW w:w="624" w:type="dxa"/>
          <w:tcBorders>
            <w:top w:val="nil"/>
            <w:left w:val="nil"/>
            <w:bottom w:val="nil"/>
            <w:right w:val="nil"/>
          </w:tcBorders>
          <w:vAlign w:val="center"/>
        </w:tcPr>
        <w:p w14:paraId="76D76A39" w14:textId="77777777" w:rsidR="00EE0FA6" w:rsidRDefault="00EE0FA6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sz w:val="18"/>
            </w:rPr>
          </w:pPr>
        </w:p>
      </w:tc>
      <w:tc>
        <w:tcPr>
          <w:tcW w:w="1134" w:type="dxa"/>
          <w:tcBorders>
            <w:top w:val="nil"/>
            <w:left w:val="nil"/>
            <w:bottom w:val="nil"/>
            <w:right w:val="nil"/>
          </w:tcBorders>
          <w:vAlign w:val="center"/>
        </w:tcPr>
        <w:p w14:paraId="4112F95A" w14:textId="77777777" w:rsidR="00EE0FA6" w:rsidRDefault="00EE0FA6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sz w:val="18"/>
            </w:rPr>
          </w:pPr>
        </w:p>
      </w:tc>
      <w:tc>
        <w:tcPr>
          <w:tcW w:w="3175" w:type="dxa"/>
          <w:gridSpan w:val="2"/>
          <w:vMerge w:val="restart"/>
          <w:tcBorders>
            <w:left w:val="single" w:sz="4" w:space="0" w:color="auto"/>
          </w:tcBorders>
        </w:tcPr>
        <w:p w14:paraId="0FF4DA39" w14:textId="77777777" w:rsidR="00EE0FA6" w:rsidRDefault="00B03D61" w:rsidP="00291FAC">
          <w:pPr>
            <w:jc w:val="center"/>
          </w:pPr>
          <w:r>
            <w:pict w14:anchorId="2B2DE0C9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6" type="#_x0000_t75" style="width:95.75pt;height:48.25pt">
                <v:imagedata r:id="rId1" o:title="SISAB logo ny bla centrerad text"/>
              </v:shape>
            </w:pict>
          </w:r>
        </w:p>
      </w:tc>
      <w:tc>
        <w:tcPr>
          <w:tcW w:w="3727" w:type="dxa"/>
          <w:vMerge w:val="restart"/>
          <w:tcBorders>
            <w:right w:val="nil"/>
          </w:tcBorders>
          <w:vAlign w:val="center"/>
        </w:tcPr>
        <w:p w14:paraId="3F647F18" w14:textId="6669C816" w:rsidR="00EE0FA6" w:rsidRPr="00AE2301" w:rsidRDefault="003B4ADD" w:rsidP="00AE2301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rPr>
              <w:rStyle w:val="Sidnummer"/>
              <w:rFonts w:ascii="Calibri" w:hAnsi="Calibri" w:cs="Calibri"/>
              <w:b/>
              <w:sz w:val="26"/>
            </w:rPr>
          </w:pPr>
          <w:r>
            <w:rPr>
              <w:rStyle w:val="Sidnummer"/>
              <w:rFonts w:ascii="Calibri" w:hAnsi="Calibri" w:cs="Calibri"/>
              <w:b/>
              <w:sz w:val="26"/>
            </w:rPr>
            <w:t>SKOLNAMN/FÖRSKOLEADRESS</w:t>
          </w:r>
        </w:p>
      </w:tc>
      <w:tc>
        <w:tcPr>
          <w:tcW w:w="1276" w:type="dxa"/>
          <w:vMerge w:val="restart"/>
          <w:tcBorders>
            <w:left w:val="nil"/>
            <w:bottom w:val="nil"/>
          </w:tcBorders>
          <w:vAlign w:val="center"/>
        </w:tcPr>
        <w:p w14:paraId="0D6C9303" w14:textId="77777777" w:rsidR="00EE0FA6" w:rsidRPr="00AE2301" w:rsidRDefault="00EE0FA6" w:rsidP="00886B56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rPr>
              <w:b/>
            </w:rPr>
          </w:pPr>
          <w:r w:rsidRPr="00AE2301">
            <w:rPr>
              <w:rStyle w:val="Sidnummer"/>
              <w:rFonts w:ascii="Calibri" w:hAnsi="Calibri" w:cs="Calibri"/>
              <w:b/>
              <w:sz w:val="26"/>
            </w:rPr>
            <w:t xml:space="preserve">NR. </w:t>
          </w:r>
          <w:r>
            <w:rPr>
              <w:rStyle w:val="Sidnummer"/>
              <w:rFonts w:ascii="Calibri" w:hAnsi="Calibri" w:cs="Calibri"/>
              <w:b/>
              <w:sz w:val="26"/>
            </w:rPr>
            <w:t>0123</w:t>
          </w:r>
        </w:p>
      </w:tc>
    </w:tr>
    <w:tr w:rsidR="00EE0FA6" w14:paraId="14324670" w14:textId="77777777" w:rsidTr="00925FCB">
      <w:trPr>
        <w:cantSplit/>
      </w:trPr>
      <w:tc>
        <w:tcPr>
          <w:tcW w:w="4593" w:type="dxa"/>
          <w:tcBorders>
            <w:top w:val="nil"/>
            <w:left w:val="nil"/>
            <w:bottom w:val="nil"/>
            <w:right w:val="nil"/>
          </w:tcBorders>
          <w:vAlign w:val="center"/>
        </w:tcPr>
        <w:p w14:paraId="45D77CDE" w14:textId="77777777" w:rsidR="00EE0FA6" w:rsidRDefault="00EE0FA6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sz w:val="18"/>
            </w:rPr>
          </w:pPr>
        </w:p>
      </w:tc>
      <w:tc>
        <w:tcPr>
          <w:tcW w:w="624" w:type="dxa"/>
          <w:tcBorders>
            <w:top w:val="nil"/>
            <w:left w:val="nil"/>
            <w:bottom w:val="nil"/>
            <w:right w:val="nil"/>
          </w:tcBorders>
          <w:vAlign w:val="center"/>
        </w:tcPr>
        <w:p w14:paraId="76DE387F" w14:textId="77777777" w:rsidR="00EE0FA6" w:rsidRDefault="00EE0FA6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sz w:val="18"/>
            </w:rPr>
          </w:pPr>
        </w:p>
      </w:tc>
      <w:tc>
        <w:tcPr>
          <w:tcW w:w="1134" w:type="dxa"/>
          <w:tcBorders>
            <w:top w:val="nil"/>
            <w:left w:val="nil"/>
            <w:bottom w:val="nil"/>
            <w:right w:val="nil"/>
          </w:tcBorders>
          <w:vAlign w:val="center"/>
        </w:tcPr>
        <w:p w14:paraId="462A56E6" w14:textId="77777777" w:rsidR="00EE0FA6" w:rsidRDefault="00EE0FA6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sz w:val="18"/>
            </w:rPr>
          </w:pPr>
        </w:p>
      </w:tc>
      <w:tc>
        <w:tcPr>
          <w:tcW w:w="3175" w:type="dxa"/>
          <w:gridSpan w:val="2"/>
          <w:vMerge/>
          <w:tcBorders>
            <w:left w:val="single" w:sz="4" w:space="0" w:color="auto"/>
          </w:tcBorders>
        </w:tcPr>
        <w:p w14:paraId="61548BA5" w14:textId="77777777" w:rsidR="00EE0FA6" w:rsidRDefault="00EE0FA6"/>
      </w:tc>
      <w:tc>
        <w:tcPr>
          <w:tcW w:w="3727" w:type="dxa"/>
          <w:vMerge/>
          <w:tcBorders>
            <w:bottom w:val="nil"/>
            <w:right w:val="nil"/>
          </w:tcBorders>
        </w:tcPr>
        <w:p w14:paraId="037E2DD5" w14:textId="77777777" w:rsidR="00EE0FA6" w:rsidRPr="00AE2301" w:rsidRDefault="00EE0FA6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rPr>
              <w:rStyle w:val="Sidnummer"/>
              <w:rFonts w:ascii="Calibri" w:hAnsi="Calibri" w:cs="Calibri"/>
              <w:b/>
              <w:sz w:val="26"/>
            </w:rPr>
          </w:pPr>
        </w:p>
      </w:tc>
      <w:tc>
        <w:tcPr>
          <w:tcW w:w="1276" w:type="dxa"/>
          <w:vMerge/>
          <w:tcBorders>
            <w:top w:val="nil"/>
            <w:left w:val="nil"/>
            <w:bottom w:val="nil"/>
          </w:tcBorders>
        </w:tcPr>
        <w:p w14:paraId="1AB105A5" w14:textId="77777777" w:rsidR="00EE0FA6" w:rsidRDefault="00EE0FA6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</w:pPr>
        </w:p>
      </w:tc>
    </w:tr>
    <w:tr w:rsidR="00EE0FA6" w14:paraId="3B5F97F5" w14:textId="77777777" w:rsidTr="00CE1DDF">
      <w:trPr>
        <w:cantSplit/>
      </w:trPr>
      <w:tc>
        <w:tcPr>
          <w:tcW w:w="4593" w:type="dxa"/>
          <w:tcBorders>
            <w:top w:val="nil"/>
            <w:left w:val="nil"/>
            <w:bottom w:val="nil"/>
            <w:right w:val="nil"/>
          </w:tcBorders>
          <w:vAlign w:val="center"/>
        </w:tcPr>
        <w:p w14:paraId="67C4F2B4" w14:textId="77777777" w:rsidR="00EE0FA6" w:rsidRDefault="00EE0FA6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sz w:val="18"/>
            </w:rPr>
          </w:pPr>
        </w:p>
      </w:tc>
      <w:tc>
        <w:tcPr>
          <w:tcW w:w="624" w:type="dxa"/>
          <w:tcBorders>
            <w:top w:val="nil"/>
            <w:left w:val="nil"/>
            <w:bottom w:val="nil"/>
            <w:right w:val="nil"/>
          </w:tcBorders>
          <w:vAlign w:val="center"/>
        </w:tcPr>
        <w:p w14:paraId="099FD031" w14:textId="77777777" w:rsidR="00EE0FA6" w:rsidRDefault="00EE0FA6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sz w:val="18"/>
            </w:rPr>
          </w:pPr>
        </w:p>
      </w:tc>
      <w:tc>
        <w:tcPr>
          <w:tcW w:w="1134" w:type="dxa"/>
          <w:tcBorders>
            <w:top w:val="nil"/>
            <w:left w:val="nil"/>
            <w:bottom w:val="nil"/>
            <w:right w:val="nil"/>
          </w:tcBorders>
          <w:vAlign w:val="center"/>
        </w:tcPr>
        <w:p w14:paraId="53029163" w14:textId="77777777" w:rsidR="00EE0FA6" w:rsidRDefault="00EE0FA6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sz w:val="18"/>
            </w:rPr>
          </w:pPr>
        </w:p>
      </w:tc>
      <w:tc>
        <w:tcPr>
          <w:tcW w:w="3175" w:type="dxa"/>
          <w:gridSpan w:val="2"/>
          <w:vMerge/>
          <w:tcBorders>
            <w:left w:val="single" w:sz="4" w:space="0" w:color="auto"/>
          </w:tcBorders>
        </w:tcPr>
        <w:p w14:paraId="2490558A" w14:textId="77777777" w:rsidR="00EE0FA6" w:rsidRDefault="00EE0FA6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</w:pPr>
        </w:p>
      </w:tc>
      <w:tc>
        <w:tcPr>
          <w:tcW w:w="5003" w:type="dxa"/>
          <w:gridSpan w:val="2"/>
          <w:vMerge w:val="restart"/>
          <w:tcBorders>
            <w:top w:val="nil"/>
            <w:bottom w:val="nil"/>
          </w:tcBorders>
          <w:vAlign w:val="center"/>
        </w:tcPr>
        <w:p w14:paraId="502E490D" w14:textId="77777777" w:rsidR="00EE0FA6" w:rsidRPr="00AE2301" w:rsidRDefault="00EE0FA6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rPr>
              <w:rStyle w:val="Sidnummer"/>
              <w:rFonts w:ascii="Calibri" w:hAnsi="Calibri" w:cs="Calibri"/>
              <w:b/>
              <w:sz w:val="26"/>
            </w:rPr>
          </w:pPr>
          <w:r w:rsidRPr="00AE2301">
            <w:rPr>
              <w:rStyle w:val="Sidnummer"/>
              <w:rFonts w:ascii="Calibri" w:hAnsi="Calibri" w:cs="Calibri"/>
              <w:b/>
              <w:sz w:val="26"/>
            </w:rPr>
            <w:t>DRIFTKORT</w:t>
          </w:r>
        </w:p>
        <w:p w14:paraId="1AB56139" w14:textId="77777777" w:rsidR="00EE0FA6" w:rsidRPr="00AE2301" w:rsidRDefault="00EE0FA6" w:rsidP="00966E4B">
          <w:pPr>
            <w:pStyle w:val="Rubrik4"/>
            <w:tabs>
              <w:tab w:val="left" w:pos="851"/>
            </w:tabs>
            <w:rPr>
              <w:rStyle w:val="Sidnummer"/>
              <w:rFonts w:ascii="Calibri" w:hAnsi="Calibri" w:cs="Calibri"/>
              <w:sz w:val="26"/>
            </w:rPr>
          </w:pPr>
          <w:r w:rsidRPr="00AE2301">
            <w:rPr>
              <w:rStyle w:val="Sidnummer"/>
              <w:rFonts w:ascii="Calibri" w:hAnsi="Calibri" w:cs="Calibri"/>
              <w:sz w:val="26"/>
            </w:rPr>
            <w:t>FJÄRRVÄRMEUNDERCENTRAL UC01</w:t>
          </w:r>
        </w:p>
      </w:tc>
    </w:tr>
    <w:tr w:rsidR="00EE0FA6" w14:paraId="1EC77B26" w14:textId="77777777" w:rsidTr="00CE1DDF">
      <w:trPr>
        <w:cantSplit/>
        <w:trHeight w:val="255"/>
      </w:trPr>
      <w:tc>
        <w:tcPr>
          <w:tcW w:w="4593" w:type="dxa"/>
          <w:vMerge w:val="restart"/>
          <w:tcBorders>
            <w:top w:val="nil"/>
            <w:left w:val="single" w:sz="4" w:space="0" w:color="auto"/>
            <w:right w:val="single" w:sz="4" w:space="0" w:color="auto"/>
          </w:tcBorders>
          <w:vAlign w:val="center"/>
        </w:tcPr>
        <w:p w14:paraId="5D555A15" w14:textId="77777777" w:rsidR="00EE0FA6" w:rsidRDefault="00EE0FA6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sz w:val="18"/>
            </w:rPr>
          </w:pPr>
        </w:p>
      </w:tc>
      <w:tc>
        <w:tcPr>
          <w:tcW w:w="624" w:type="dxa"/>
          <w:vMerge w:val="restart"/>
          <w:tcBorders>
            <w:top w:val="nil"/>
            <w:left w:val="single" w:sz="4" w:space="0" w:color="auto"/>
            <w:bottom w:val="nil"/>
            <w:right w:val="single" w:sz="4" w:space="0" w:color="auto"/>
          </w:tcBorders>
          <w:vAlign w:val="center"/>
        </w:tcPr>
        <w:p w14:paraId="2E6DCDCB" w14:textId="77777777" w:rsidR="00EE0FA6" w:rsidRDefault="00EE0FA6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sz w:val="18"/>
            </w:rPr>
          </w:pPr>
        </w:p>
      </w:tc>
      <w:tc>
        <w:tcPr>
          <w:tcW w:w="1134" w:type="dxa"/>
          <w:vMerge w:val="restart"/>
          <w:tcBorders>
            <w:top w:val="nil"/>
            <w:left w:val="single" w:sz="4" w:space="0" w:color="auto"/>
            <w:bottom w:val="nil"/>
            <w:right w:val="single" w:sz="4" w:space="0" w:color="auto"/>
          </w:tcBorders>
          <w:vAlign w:val="center"/>
        </w:tcPr>
        <w:p w14:paraId="457CA961" w14:textId="77777777" w:rsidR="00EE0FA6" w:rsidRDefault="00EE0FA6" w:rsidP="00C75BA2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rPr>
              <w:sz w:val="18"/>
            </w:rPr>
          </w:pPr>
        </w:p>
      </w:tc>
      <w:tc>
        <w:tcPr>
          <w:tcW w:w="3175" w:type="dxa"/>
          <w:gridSpan w:val="2"/>
          <w:vMerge/>
          <w:tcBorders>
            <w:left w:val="single" w:sz="4" w:space="0" w:color="auto"/>
          </w:tcBorders>
          <w:vAlign w:val="center"/>
        </w:tcPr>
        <w:p w14:paraId="5A7AD6C3" w14:textId="77777777" w:rsidR="00EE0FA6" w:rsidRPr="00371FA6" w:rsidRDefault="00EE0FA6" w:rsidP="00371FA6">
          <w:pPr>
            <w:jc w:val="center"/>
            <w:rPr>
              <w:rFonts w:ascii="Gill Sans MT" w:hAnsi="Gill Sans MT"/>
              <w:sz w:val="20"/>
            </w:rPr>
          </w:pPr>
        </w:p>
      </w:tc>
      <w:tc>
        <w:tcPr>
          <w:tcW w:w="5003" w:type="dxa"/>
          <w:gridSpan w:val="2"/>
          <w:vMerge/>
          <w:tcBorders>
            <w:top w:val="nil"/>
            <w:bottom w:val="nil"/>
          </w:tcBorders>
          <w:vAlign w:val="center"/>
        </w:tcPr>
        <w:p w14:paraId="358DDF97" w14:textId="77777777" w:rsidR="00EE0FA6" w:rsidRDefault="00EE0FA6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</w:pPr>
        </w:p>
      </w:tc>
    </w:tr>
    <w:tr w:rsidR="00EE0FA6" w14:paraId="201A7C3F" w14:textId="77777777" w:rsidTr="00CE1DDF">
      <w:trPr>
        <w:cantSplit/>
        <w:trHeight w:hRule="exact" w:val="151"/>
      </w:trPr>
      <w:tc>
        <w:tcPr>
          <w:tcW w:w="4593" w:type="dxa"/>
          <w:vMerge/>
          <w:tcBorders>
            <w:left w:val="single" w:sz="4" w:space="0" w:color="auto"/>
            <w:right w:val="single" w:sz="4" w:space="0" w:color="auto"/>
          </w:tcBorders>
          <w:vAlign w:val="center"/>
        </w:tcPr>
        <w:p w14:paraId="65CC2BBB" w14:textId="77777777" w:rsidR="00EE0FA6" w:rsidRDefault="00EE0FA6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color w:val="000000"/>
              <w:sz w:val="18"/>
            </w:rPr>
          </w:pPr>
        </w:p>
      </w:tc>
      <w:tc>
        <w:tcPr>
          <w:tcW w:w="624" w:type="dxa"/>
          <w:vMerge/>
          <w:tcBorders>
            <w:top w:val="nil"/>
            <w:left w:val="single" w:sz="4" w:space="0" w:color="auto"/>
            <w:right w:val="single" w:sz="4" w:space="0" w:color="auto"/>
          </w:tcBorders>
          <w:vAlign w:val="center"/>
        </w:tcPr>
        <w:p w14:paraId="64B69759" w14:textId="77777777" w:rsidR="00EE0FA6" w:rsidRDefault="00EE0FA6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color w:val="000000"/>
              <w:sz w:val="18"/>
            </w:rPr>
          </w:pPr>
        </w:p>
      </w:tc>
      <w:tc>
        <w:tcPr>
          <w:tcW w:w="1134" w:type="dxa"/>
          <w:vMerge/>
          <w:tcBorders>
            <w:top w:val="nil"/>
            <w:left w:val="single" w:sz="4" w:space="0" w:color="auto"/>
            <w:right w:val="single" w:sz="4" w:space="0" w:color="auto"/>
          </w:tcBorders>
          <w:vAlign w:val="center"/>
        </w:tcPr>
        <w:p w14:paraId="4BD9192F" w14:textId="77777777" w:rsidR="00EE0FA6" w:rsidRDefault="00EE0FA6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color w:val="000000"/>
              <w:sz w:val="18"/>
            </w:rPr>
          </w:pPr>
        </w:p>
      </w:tc>
      <w:tc>
        <w:tcPr>
          <w:tcW w:w="1587" w:type="dxa"/>
          <w:tcBorders>
            <w:top w:val="single" w:sz="4" w:space="0" w:color="auto"/>
            <w:left w:val="single" w:sz="4" w:space="0" w:color="auto"/>
            <w:bottom w:val="nil"/>
            <w:right w:val="single" w:sz="4" w:space="0" w:color="auto"/>
          </w:tcBorders>
        </w:tcPr>
        <w:p w14:paraId="62A7F078" w14:textId="77777777" w:rsidR="00EE0FA6" w:rsidRDefault="00EE0FA6">
          <w:r>
            <w:rPr>
              <w:color w:val="000000"/>
              <w:sz w:val="12"/>
            </w:rPr>
            <w:t>DATUM</w:t>
          </w:r>
        </w:p>
      </w:tc>
      <w:tc>
        <w:tcPr>
          <w:tcW w:w="1588" w:type="dxa"/>
          <w:tcBorders>
            <w:top w:val="single" w:sz="4" w:space="0" w:color="auto"/>
            <w:left w:val="nil"/>
            <w:bottom w:val="nil"/>
            <w:right w:val="nil"/>
          </w:tcBorders>
        </w:tcPr>
        <w:p w14:paraId="5FC127F9" w14:textId="77777777" w:rsidR="00EE0FA6" w:rsidRDefault="00EE0FA6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</w:pPr>
          <w:r>
            <w:rPr>
              <w:color w:val="000000"/>
              <w:sz w:val="12"/>
            </w:rPr>
            <w:t>HANDLÄGGARE</w:t>
          </w:r>
        </w:p>
      </w:tc>
      <w:tc>
        <w:tcPr>
          <w:tcW w:w="3728" w:type="dxa"/>
          <w:tcBorders>
            <w:top w:val="single" w:sz="4" w:space="0" w:color="auto"/>
            <w:left w:val="single" w:sz="4" w:space="0" w:color="auto"/>
            <w:bottom w:val="nil"/>
            <w:right w:val="nil"/>
          </w:tcBorders>
        </w:tcPr>
        <w:p w14:paraId="10276961" w14:textId="77777777" w:rsidR="00EE0FA6" w:rsidRDefault="00EE0FA6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</w:pPr>
          <w:r w:rsidRPr="00400101">
            <w:rPr>
              <w:rFonts w:ascii="Calibri" w:hAnsi="Calibri" w:cs="Calibri"/>
              <w:color w:val="000000"/>
              <w:sz w:val="12"/>
            </w:rPr>
            <w:t>DRIFTKORTSNAMN</w:t>
          </w:r>
        </w:p>
      </w:tc>
      <w:tc>
        <w:tcPr>
          <w:tcW w:w="1275" w:type="dxa"/>
          <w:tcBorders>
            <w:top w:val="single" w:sz="4" w:space="0" w:color="auto"/>
            <w:left w:val="nil"/>
            <w:bottom w:val="nil"/>
            <w:right w:val="single" w:sz="4" w:space="0" w:color="auto"/>
          </w:tcBorders>
        </w:tcPr>
        <w:p w14:paraId="5302739F" w14:textId="77777777" w:rsidR="00EE0FA6" w:rsidRDefault="00EE0FA6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</w:pPr>
        </w:p>
      </w:tc>
    </w:tr>
    <w:tr w:rsidR="00EE0FA6" w14:paraId="559D98A7" w14:textId="77777777" w:rsidTr="00CE1DDF">
      <w:trPr>
        <w:cantSplit/>
      </w:trPr>
      <w:tc>
        <w:tcPr>
          <w:tcW w:w="4593" w:type="dxa"/>
          <w:shd w:val="clear" w:color="auto" w:fill="auto"/>
          <w:vAlign w:val="center"/>
        </w:tcPr>
        <w:p w14:paraId="331D3C6D" w14:textId="77777777" w:rsidR="00EE0FA6" w:rsidRPr="00AE2301" w:rsidRDefault="00EE0FA6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rFonts w:ascii="Calibri" w:hAnsi="Calibri" w:cs="Calibri"/>
              <w:noProof w:val="0"/>
              <w:color w:val="000000"/>
              <w:sz w:val="18"/>
            </w:rPr>
          </w:pPr>
          <w:r w:rsidRPr="00AE2301">
            <w:rPr>
              <w:rFonts w:ascii="Calibri" w:hAnsi="Calibri" w:cs="Calibri"/>
              <w:noProof w:val="0"/>
              <w:color w:val="000000"/>
              <w:sz w:val="18"/>
            </w:rPr>
            <w:t>REGISTRERING AVSER</w:t>
          </w:r>
        </w:p>
      </w:tc>
      <w:tc>
        <w:tcPr>
          <w:tcW w:w="624" w:type="dxa"/>
          <w:shd w:val="clear" w:color="auto" w:fill="auto"/>
          <w:vAlign w:val="center"/>
        </w:tcPr>
        <w:p w14:paraId="03A3FCA4" w14:textId="77777777" w:rsidR="00EE0FA6" w:rsidRPr="00AE2301" w:rsidRDefault="00EE0FA6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rFonts w:ascii="Calibri" w:hAnsi="Calibri" w:cs="Calibri"/>
              <w:noProof w:val="0"/>
              <w:color w:val="000000"/>
              <w:sz w:val="18"/>
            </w:rPr>
          </w:pPr>
          <w:r w:rsidRPr="00AE2301">
            <w:rPr>
              <w:rFonts w:ascii="Calibri" w:hAnsi="Calibri" w:cs="Calibri"/>
              <w:noProof w:val="0"/>
              <w:color w:val="000000"/>
              <w:sz w:val="18"/>
            </w:rPr>
            <w:t>SIGN</w:t>
          </w:r>
        </w:p>
      </w:tc>
      <w:tc>
        <w:tcPr>
          <w:tcW w:w="1134" w:type="dxa"/>
          <w:shd w:val="clear" w:color="auto" w:fill="auto"/>
          <w:vAlign w:val="center"/>
        </w:tcPr>
        <w:p w14:paraId="451FC74A" w14:textId="77777777" w:rsidR="00EE0FA6" w:rsidRPr="00AE2301" w:rsidRDefault="00EE0FA6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rFonts w:ascii="Calibri" w:hAnsi="Calibri" w:cs="Calibri"/>
              <w:noProof w:val="0"/>
              <w:color w:val="000000"/>
              <w:sz w:val="18"/>
            </w:rPr>
          </w:pPr>
          <w:r w:rsidRPr="00AE2301">
            <w:rPr>
              <w:rFonts w:ascii="Calibri" w:hAnsi="Calibri" w:cs="Calibri"/>
              <w:noProof w:val="0"/>
              <w:color w:val="000000"/>
              <w:sz w:val="18"/>
            </w:rPr>
            <w:t>DATUM</w:t>
          </w:r>
        </w:p>
      </w:tc>
      <w:tc>
        <w:tcPr>
          <w:tcW w:w="1587" w:type="dxa"/>
          <w:tcBorders>
            <w:top w:val="nil"/>
          </w:tcBorders>
        </w:tcPr>
        <w:p w14:paraId="6F2D460F" w14:textId="3D81F228" w:rsidR="00EE0FA6" w:rsidRDefault="00EA3EC6" w:rsidP="005509D5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rPr>
              <w:b/>
              <w:sz w:val="26"/>
              <w:lang w:val="de-DE"/>
            </w:rPr>
          </w:pPr>
          <w:r>
            <w:rPr>
              <w:rFonts w:ascii="Calibri" w:hAnsi="Calibri" w:cs="Calibri"/>
              <w:b/>
              <w:sz w:val="26"/>
              <w:lang w:val="de-DE"/>
            </w:rPr>
            <w:t>2023-05-08</w:t>
          </w:r>
        </w:p>
      </w:tc>
      <w:tc>
        <w:tcPr>
          <w:tcW w:w="1588" w:type="dxa"/>
          <w:tcBorders>
            <w:top w:val="nil"/>
            <w:right w:val="nil"/>
          </w:tcBorders>
        </w:tcPr>
        <w:p w14:paraId="36E5A808" w14:textId="77777777" w:rsidR="00EE0FA6" w:rsidRPr="00344911" w:rsidRDefault="00EE0FA6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rPr>
              <w:rFonts w:asciiTheme="minorHAnsi" w:hAnsiTheme="minorHAnsi" w:cstheme="minorHAnsi"/>
              <w:b/>
              <w:sz w:val="26"/>
              <w:lang w:val="de-DE"/>
            </w:rPr>
          </w:pPr>
          <w:r w:rsidRPr="00344911">
            <w:rPr>
              <w:rFonts w:asciiTheme="minorHAnsi" w:hAnsiTheme="minorHAnsi" w:cstheme="minorHAnsi"/>
              <w:b/>
              <w:sz w:val="26"/>
              <w:lang w:val="de-DE"/>
            </w:rPr>
            <w:t>RS</w:t>
          </w:r>
        </w:p>
      </w:tc>
      <w:tc>
        <w:tcPr>
          <w:tcW w:w="3728" w:type="dxa"/>
          <w:tcBorders>
            <w:top w:val="nil"/>
            <w:left w:val="single" w:sz="4" w:space="0" w:color="auto"/>
            <w:bottom w:val="single" w:sz="4" w:space="0" w:color="auto"/>
            <w:right w:val="nil"/>
          </w:tcBorders>
        </w:tcPr>
        <w:p w14:paraId="236C1B0B" w14:textId="77777777" w:rsidR="00EE0FA6" w:rsidRDefault="00EE0FA6" w:rsidP="00AE40B7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</w:pPr>
          <w:r>
            <w:rPr>
              <w:rStyle w:val="Sidnummer"/>
              <w:rFonts w:ascii="Calibri" w:hAnsi="Calibri" w:cs="Calibri"/>
              <w:b/>
              <w:noProof w:val="0"/>
              <w:sz w:val="26"/>
            </w:rPr>
            <w:t>0123</w:t>
          </w:r>
          <w:r w:rsidRPr="00AE2301">
            <w:rPr>
              <w:rStyle w:val="Sidnummer"/>
              <w:rFonts w:ascii="Calibri" w:hAnsi="Calibri" w:cs="Calibri"/>
              <w:b/>
              <w:noProof w:val="0"/>
              <w:sz w:val="26"/>
            </w:rPr>
            <w:t>-DK-UC01</w:t>
          </w:r>
        </w:p>
      </w:tc>
      <w:tc>
        <w:tcPr>
          <w:tcW w:w="1275" w:type="dxa"/>
          <w:tcBorders>
            <w:top w:val="nil"/>
            <w:left w:val="nil"/>
            <w:bottom w:val="single" w:sz="4" w:space="0" w:color="auto"/>
            <w:right w:val="single" w:sz="4" w:space="0" w:color="auto"/>
          </w:tcBorders>
        </w:tcPr>
        <w:p w14:paraId="05562A33" w14:textId="77777777" w:rsidR="00EE0FA6" w:rsidRPr="00D16B6A" w:rsidRDefault="00EE0FA6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rPr>
              <w:rFonts w:cs="Arial"/>
              <w:b/>
              <w:szCs w:val="24"/>
            </w:rPr>
          </w:pPr>
          <w:r w:rsidRPr="00AE2301">
            <w:rPr>
              <w:rStyle w:val="Sidnummer"/>
              <w:rFonts w:ascii="Calibri" w:hAnsi="Calibri" w:cs="Calibri"/>
              <w:b/>
              <w:noProof w:val="0"/>
              <w:sz w:val="26"/>
            </w:rPr>
            <w:fldChar w:fldCharType="begin"/>
          </w:r>
          <w:r w:rsidRPr="00AE2301">
            <w:rPr>
              <w:rStyle w:val="Sidnummer"/>
              <w:rFonts w:ascii="Calibri" w:hAnsi="Calibri" w:cs="Calibri"/>
              <w:b/>
              <w:noProof w:val="0"/>
              <w:sz w:val="26"/>
            </w:rPr>
            <w:instrText xml:space="preserve"> PAGE </w:instrText>
          </w:r>
          <w:r w:rsidRPr="00AE2301">
            <w:rPr>
              <w:rStyle w:val="Sidnummer"/>
              <w:rFonts w:ascii="Calibri" w:hAnsi="Calibri" w:cs="Calibri"/>
              <w:b/>
              <w:noProof w:val="0"/>
              <w:sz w:val="26"/>
            </w:rPr>
            <w:fldChar w:fldCharType="separate"/>
          </w:r>
          <w:r>
            <w:rPr>
              <w:rStyle w:val="Sidnummer"/>
              <w:rFonts w:ascii="Calibri" w:hAnsi="Calibri" w:cs="Calibri"/>
              <w:b/>
              <w:sz w:val="26"/>
            </w:rPr>
            <w:t>2</w:t>
          </w:r>
          <w:r w:rsidRPr="00AE2301">
            <w:rPr>
              <w:rStyle w:val="Sidnummer"/>
              <w:rFonts w:ascii="Calibri" w:hAnsi="Calibri" w:cs="Calibri"/>
              <w:b/>
              <w:noProof w:val="0"/>
              <w:sz w:val="26"/>
            </w:rPr>
            <w:fldChar w:fldCharType="end"/>
          </w:r>
          <w:r w:rsidRPr="00AE2301">
            <w:rPr>
              <w:rStyle w:val="Sidnummer"/>
              <w:rFonts w:ascii="Calibri" w:hAnsi="Calibri" w:cs="Calibri"/>
              <w:b/>
              <w:noProof w:val="0"/>
              <w:sz w:val="26"/>
            </w:rPr>
            <w:t>(</w:t>
          </w:r>
          <w:r w:rsidRPr="00AE2301">
            <w:rPr>
              <w:rStyle w:val="Sidnummer"/>
              <w:rFonts w:ascii="Calibri" w:hAnsi="Calibri" w:cs="Calibri"/>
              <w:b/>
              <w:noProof w:val="0"/>
              <w:sz w:val="26"/>
            </w:rPr>
            <w:fldChar w:fldCharType="begin"/>
          </w:r>
          <w:r w:rsidRPr="00AE2301">
            <w:rPr>
              <w:rStyle w:val="Sidnummer"/>
              <w:rFonts w:ascii="Calibri" w:hAnsi="Calibri" w:cs="Calibri"/>
              <w:b/>
              <w:noProof w:val="0"/>
              <w:sz w:val="26"/>
            </w:rPr>
            <w:instrText xml:space="preserve"> NUMPAGES </w:instrText>
          </w:r>
          <w:r w:rsidRPr="00AE2301">
            <w:rPr>
              <w:rStyle w:val="Sidnummer"/>
              <w:rFonts w:ascii="Calibri" w:hAnsi="Calibri" w:cs="Calibri"/>
              <w:b/>
              <w:noProof w:val="0"/>
              <w:sz w:val="26"/>
            </w:rPr>
            <w:fldChar w:fldCharType="separate"/>
          </w:r>
          <w:r>
            <w:rPr>
              <w:rStyle w:val="Sidnummer"/>
              <w:rFonts w:ascii="Calibri" w:hAnsi="Calibri" w:cs="Calibri"/>
              <w:b/>
              <w:sz w:val="26"/>
            </w:rPr>
            <w:t>4</w:t>
          </w:r>
          <w:r w:rsidRPr="00AE2301">
            <w:rPr>
              <w:rStyle w:val="Sidnummer"/>
              <w:rFonts w:ascii="Calibri" w:hAnsi="Calibri" w:cs="Calibri"/>
              <w:b/>
              <w:noProof w:val="0"/>
              <w:sz w:val="26"/>
            </w:rPr>
            <w:fldChar w:fldCharType="end"/>
          </w:r>
          <w:r w:rsidRPr="00AE2301">
            <w:rPr>
              <w:rStyle w:val="Sidnummer"/>
              <w:rFonts w:ascii="Calibri" w:hAnsi="Calibri" w:cs="Calibri"/>
              <w:b/>
              <w:noProof w:val="0"/>
              <w:sz w:val="26"/>
            </w:rPr>
            <w:t>)</w:t>
          </w:r>
        </w:p>
      </w:tc>
    </w:tr>
  </w:tbl>
  <w:p w14:paraId="19F62C5E" w14:textId="77777777" w:rsidR="00EE0FA6" w:rsidRDefault="00EE0FA6">
    <w:pPr>
      <w:pStyle w:val="Sidfot"/>
      <w:rPr>
        <w:rStyle w:val="Sidnummer"/>
        <w:sz w:val="2"/>
      </w:rPr>
    </w:pPr>
  </w:p>
  <w:p w14:paraId="1410C2A1" w14:textId="77777777" w:rsidR="00EE0FA6" w:rsidRDefault="00EE0FA6">
    <w:pPr>
      <w:pStyle w:val="Sidfot"/>
      <w:rPr>
        <w:rStyle w:val="Sidnummer"/>
        <w:sz w:val="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E6B65C" w14:textId="77777777" w:rsidR="00EA3EC6" w:rsidRDefault="00EA3EC6">
    <w:pPr>
      <w:pStyle w:val="Sidfo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67869B4" w14:textId="77777777" w:rsidR="00EE0FA6" w:rsidRDefault="00EE0FA6">
      <w:r>
        <w:separator/>
      </w:r>
    </w:p>
  </w:footnote>
  <w:footnote w:type="continuationSeparator" w:id="0">
    <w:p w14:paraId="3F56EA7D" w14:textId="77777777" w:rsidR="00EE0FA6" w:rsidRDefault="00EE0FA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B3E7D9" w14:textId="77777777" w:rsidR="00EA3EC6" w:rsidRDefault="00EA3EC6">
    <w:pPr>
      <w:pStyle w:val="Sidhuvud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5BB470" w14:textId="77777777" w:rsidR="00EA3EC6" w:rsidRDefault="00EA3EC6">
    <w:pPr>
      <w:pStyle w:val="Sidhuvud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256E15" w14:textId="77777777" w:rsidR="00EA3EC6" w:rsidRDefault="00EA3EC6">
    <w:pPr>
      <w:pStyle w:val="Sidhuvud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464BDF" w14:textId="77777777" w:rsidR="00EE0FA6" w:rsidRDefault="00EE0FA6">
    <w:pPr>
      <w:pStyle w:val="Sidhuvud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C675F90" w14:textId="77777777" w:rsidR="00EE0FA6" w:rsidRDefault="00EE0FA6">
    <w:pPr>
      <w:pStyle w:val="Sidhuvud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EA4EB2" w14:textId="77777777" w:rsidR="00EE0FA6" w:rsidRDefault="00EE0FA6">
    <w:pPr>
      <w:pStyle w:val="Sidhuvud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640A401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FFFFFFFE"/>
    <w:multiLevelType w:val="singleLevel"/>
    <w:tmpl w:val="260E5AEC"/>
    <w:lvl w:ilvl="0">
      <w:numFmt w:val="decimal"/>
      <w:pStyle w:val="Punktlista"/>
      <w:lvlText w:val="*"/>
      <w:lvlJc w:val="left"/>
    </w:lvl>
  </w:abstractNum>
  <w:abstractNum w:abstractNumId="2" w15:restartNumberingAfterBreak="0">
    <w:nsid w:val="0EDA7D1D"/>
    <w:multiLevelType w:val="hybridMultilevel"/>
    <w:tmpl w:val="39D4F888"/>
    <w:lvl w:ilvl="0" w:tplc="041D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1D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1D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1D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463638AE"/>
    <w:multiLevelType w:val="multilevel"/>
    <w:tmpl w:val="638C8170"/>
    <w:lvl w:ilvl="0">
      <w:start w:val="1"/>
      <w:numFmt w:val="decimal"/>
      <w:lvlText w:val="%1."/>
      <w:lvlJc w:val="left"/>
      <w:pPr>
        <w:tabs>
          <w:tab w:val="num" w:pos="417"/>
        </w:tabs>
        <w:ind w:left="417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137"/>
        </w:tabs>
        <w:ind w:left="1137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1857"/>
        </w:tabs>
        <w:ind w:left="1857" w:hanging="180"/>
      </w:pPr>
    </w:lvl>
    <w:lvl w:ilvl="3" w:tentative="1">
      <w:start w:val="1"/>
      <w:numFmt w:val="decimal"/>
      <w:lvlText w:val="%4."/>
      <w:lvlJc w:val="left"/>
      <w:pPr>
        <w:tabs>
          <w:tab w:val="num" w:pos="2577"/>
        </w:tabs>
        <w:ind w:left="2577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297"/>
        </w:tabs>
        <w:ind w:left="3297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017"/>
        </w:tabs>
        <w:ind w:left="4017" w:hanging="180"/>
      </w:pPr>
    </w:lvl>
    <w:lvl w:ilvl="6" w:tentative="1">
      <w:start w:val="1"/>
      <w:numFmt w:val="decimal"/>
      <w:lvlText w:val="%7."/>
      <w:lvlJc w:val="left"/>
      <w:pPr>
        <w:tabs>
          <w:tab w:val="num" w:pos="4737"/>
        </w:tabs>
        <w:ind w:left="4737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457"/>
        </w:tabs>
        <w:ind w:left="5457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177"/>
        </w:tabs>
        <w:ind w:left="6177" w:hanging="180"/>
      </w:pPr>
    </w:lvl>
  </w:abstractNum>
  <w:abstractNum w:abstractNumId="4" w15:restartNumberingAfterBreak="0">
    <w:nsid w:val="571806BB"/>
    <w:multiLevelType w:val="singleLevel"/>
    <w:tmpl w:val="041D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5" w15:restartNumberingAfterBreak="0">
    <w:nsid w:val="5A5067FE"/>
    <w:multiLevelType w:val="hybridMultilevel"/>
    <w:tmpl w:val="A118C0A6"/>
    <w:lvl w:ilvl="0" w:tplc="041D000F">
      <w:start w:val="1"/>
      <w:numFmt w:val="decimal"/>
      <w:lvlText w:val="%1."/>
      <w:lvlJc w:val="left"/>
      <w:pPr>
        <w:tabs>
          <w:tab w:val="num" w:pos="460"/>
        </w:tabs>
        <w:ind w:left="460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tabs>
          <w:tab w:val="num" w:pos="1180"/>
        </w:tabs>
        <w:ind w:left="1180" w:hanging="360"/>
      </w:pPr>
    </w:lvl>
    <w:lvl w:ilvl="2" w:tplc="041D001B" w:tentative="1">
      <w:start w:val="1"/>
      <w:numFmt w:val="lowerRoman"/>
      <w:lvlText w:val="%3."/>
      <w:lvlJc w:val="right"/>
      <w:pPr>
        <w:tabs>
          <w:tab w:val="num" w:pos="1900"/>
        </w:tabs>
        <w:ind w:left="1900" w:hanging="180"/>
      </w:pPr>
    </w:lvl>
    <w:lvl w:ilvl="3" w:tplc="041D000F" w:tentative="1">
      <w:start w:val="1"/>
      <w:numFmt w:val="decimal"/>
      <w:lvlText w:val="%4."/>
      <w:lvlJc w:val="left"/>
      <w:pPr>
        <w:tabs>
          <w:tab w:val="num" w:pos="2620"/>
        </w:tabs>
        <w:ind w:left="2620" w:hanging="360"/>
      </w:pPr>
    </w:lvl>
    <w:lvl w:ilvl="4" w:tplc="041D0019" w:tentative="1">
      <w:start w:val="1"/>
      <w:numFmt w:val="lowerLetter"/>
      <w:lvlText w:val="%5."/>
      <w:lvlJc w:val="left"/>
      <w:pPr>
        <w:tabs>
          <w:tab w:val="num" w:pos="3340"/>
        </w:tabs>
        <w:ind w:left="3340" w:hanging="360"/>
      </w:pPr>
    </w:lvl>
    <w:lvl w:ilvl="5" w:tplc="041D001B" w:tentative="1">
      <w:start w:val="1"/>
      <w:numFmt w:val="lowerRoman"/>
      <w:lvlText w:val="%6."/>
      <w:lvlJc w:val="right"/>
      <w:pPr>
        <w:tabs>
          <w:tab w:val="num" w:pos="4060"/>
        </w:tabs>
        <w:ind w:left="4060" w:hanging="180"/>
      </w:pPr>
    </w:lvl>
    <w:lvl w:ilvl="6" w:tplc="041D000F" w:tentative="1">
      <w:start w:val="1"/>
      <w:numFmt w:val="decimal"/>
      <w:lvlText w:val="%7."/>
      <w:lvlJc w:val="left"/>
      <w:pPr>
        <w:tabs>
          <w:tab w:val="num" w:pos="4780"/>
        </w:tabs>
        <w:ind w:left="4780" w:hanging="360"/>
      </w:pPr>
    </w:lvl>
    <w:lvl w:ilvl="7" w:tplc="041D0019" w:tentative="1">
      <w:start w:val="1"/>
      <w:numFmt w:val="lowerLetter"/>
      <w:lvlText w:val="%8."/>
      <w:lvlJc w:val="left"/>
      <w:pPr>
        <w:tabs>
          <w:tab w:val="num" w:pos="5500"/>
        </w:tabs>
        <w:ind w:left="5500" w:hanging="360"/>
      </w:pPr>
    </w:lvl>
    <w:lvl w:ilvl="8" w:tplc="041D001B" w:tentative="1">
      <w:start w:val="1"/>
      <w:numFmt w:val="lowerRoman"/>
      <w:lvlText w:val="%9."/>
      <w:lvlJc w:val="right"/>
      <w:pPr>
        <w:tabs>
          <w:tab w:val="num" w:pos="6220"/>
        </w:tabs>
        <w:ind w:left="6220" w:hanging="180"/>
      </w:pPr>
    </w:lvl>
  </w:abstractNum>
  <w:abstractNum w:abstractNumId="6" w15:restartNumberingAfterBreak="0">
    <w:nsid w:val="62594DD9"/>
    <w:multiLevelType w:val="hybridMultilevel"/>
    <w:tmpl w:val="A7784874"/>
    <w:lvl w:ilvl="0" w:tplc="041D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1D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1D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1D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62DC4DFC"/>
    <w:multiLevelType w:val="singleLevel"/>
    <w:tmpl w:val="F42CFC24"/>
    <w:lvl w:ilvl="0">
      <w:numFmt w:val="bullet"/>
      <w:lvlText w:val="*"/>
      <w:lvlJc w:val="left"/>
    </w:lvl>
  </w:abstractNum>
  <w:num w:numId="1" w16cid:durableId="1168787773">
    <w:abstractNumId w:val="4"/>
  </w:num>
  <w:num w:numId="2" w16cid:durableId="1591809735">
    <w:abstractNumId w:val="0"/>
  </w:num>
  <w:num w:numId="3" w16cid:durableId="1484812797">
    <w:abstractNumId w:val="1"/>
    <w:lvlOverride w:ilvl="0">
      <w:lvl w:ilvl="0">
        <w:start w:val="1"/>
        <w:numFmt w:val="bullet"/>
        <w:pStyle w:val="Punktlista"/>
        <w:lvlText w:val=""/>
        <w:lvlJc w:val="left"/>
        <w:pPr>
          <w:tabs>
            <w:tab w:val="num" w:pos="360"/>
          </w:tabs>
          <w:ind w:left="360" w:hanging="360"/>
        </w:pPr>
        <w:rPr>
          <w:rFonts w:ascii="Symbol" w:hAnsi="Symbol" w:hint="default"/>
        </w:rPr>
      </w:lvl>
    </w:lvlOverride>
  </w:num>
  <w:num w:numId="4" w16cid:durableId="334041132">
    <w:abstractNumId w:val="3"/>
  </w:num>
  <w:num w:numId="5" w16cid:durableId="1587614886">
    <w:abstractNumId w:val="7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2551" w:hanging="283"/>
        </w:pPr>
        <w:rPr>
          <w:rFonts w:ascii="Helvetica" w:hAnsi="Helvetica" w:cs="Helvetica" w:hint="default"/>
        </w:rPr>
      </w:lvl>
    </w:lvlOverride>
  </w:num>
  <w:num w:numId="6" w16cid:durableId="1534079438">
    <w:abstractNumId w:val="5"/>
  </w:num>
  <w:num w:numId="7" w16cid:durableId="1213880784">
    <w:abstractNumId w:val="6"/>
  </w:num>
  <w:num w:numId="8" w16cid:durableId="99545653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1304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136194"/>
  </w:hdrShapeDefaults>
  <w:footnotePr>
    <w:footnote w:id="-1"/>
    <w:footnote w:id="0"/>
  </w:footnotePr>
  <w:endnotePr>
    <w:endnote w:id="-1"/>
    <w:endnote w:id="0"/>
  </w:endnotePr>
  <w:compat>
    <w:usePrinterMetrics/>
    <w:doNotSuppressParagraphBorders/>
    <w:footnoteLayoutLikeWW8/>
    <w:shapeLayoutLikeWW8/>
    <w:alignTablesRowByRow/>
    <w:forgetLastTabAlignment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useWord2013TrackBottomHyphenation" w:uri="http://schemas.microsoft.com/office/word" w:val="1"/>
  </w:compat>
  <w:rsids>
    <w:rsidRoot w:val="00C21971"/>
    <w:rsid w:val="000016F2"/>
    <w:rsid w:val="000037F9"/>
    <w:rsid w:val="00003952"/>
    <w:rsid w:val="000041F4"/>
    <w:rsid w:val="00004B46"/>
    <w:rsid w:val="00012C21"/>
    <w:rsid w:val="000150A9"/>
    <w:rsid w:val="00022458"/>
    <w:rsid w:val="00022EB4"/>
    <w:rsid w:val="00024DBE"/>
    <w:rsid w:val="0002735E"/>
    <w:rsid w:val="00031C9B"/>
    <w:rsid w:val="00031FF0"/>
    <w:rsid w:val="00032DE1"/>
    <w:rsid w:val="000377F5"/>
    <w:rsid w:val="0004038A"/>
    <w:rsid w:val="000441E9"/>
    <w:rsid w:val="00045ABE"/>
    <w:rsid w:val="00045B54"/>
    <w:rsid w:val="000473D0"/>
    <w:rsid w:val="000511AB"/>
    <w:rsid w:val="00060FED"/>
    <w:rsid w:val="00063988"/>
    <w:rsid w:val="00065562"/>
    <w:rsid w:val="00066D59"/>
    <w:rsid w:val="0006783D"/>
    <w:rsid w:val="00070BC9"/>
    <w:rsid w:val="00071973"/>
    <w:rsid w:val="00073BF8"/>
    <w:rsid w:val="00080AD9"/>
    <w:rsid w:val="00082EED"/>
    <w:rsid w:val="0008534B"/>
    <w:rsid w:val="00090AF4"/>
    <w:rsid w:val="000918EA"/>
    <w:rsid w:val="00092C08"/>
    <w:rsid w:val="00094769"/>
    <w:rsid w:val="00096D55"/>
    <w:rsid w:val="00096D8C"/>
    <w:rsid w:val="00096F83"/>
    <w:rsid w:val="00097B47"/>
    <w:rsid w:val="000A0A7E"/>
    <w:rsid w:val="000A2DA8"/>
    <w:rsid w:val="000A2EE9"/>
    <w:rsid w:val="000A455A"/>
    <w:rsid w:val="000A557D"/>
    <w:rsid w:val="000B0F8C"/>
    <w:rsid w:val="000B223B"/>
    <w:rsid w:val="000B2816"/>
    <w:rsid w:val="000B2DD0"/>
    <w:rsid w:val="000B2EAC"/>
    <w:rsid w:val="000C055C"/>
    <w:rsid w:val="000C25B3"/>
    <w:rsid w:val="000C31B2"/>
    <w:rsid w:val="000C33CE"/>
    <w:rsid w:val="000C63FD"/>
    <w:rsid w:val="000D06A4"/>
    <w:rsid w:val="000D3352"/>
    <w:rsid w:val="000D3B00"/>
    <w:rsid w:val="000D3E3A"/>
    <w:rsid w:val="000D4CA2"/>
    <w:rsid w:val="000D5984"/>
    <w:rsid w:val="000D5DEC"/>
    <w:rsid w:val="000E173D"/>
    <w:rsid w:val="000E3FDA"/>
    <w:rsid w:val="000E4CAF"/>
    <w:rsid w:val="000E4D1F"/>
    <w:rsid w:val="000E61D9"/>
    <w:rsid w:val="000F3021"/>
    <w:rsid w:val="000F3AD3"/>
    <w:rsid w:val="000F564C"/>
    <w:rsid w:val="000F659D"/>
    <w:rsid w:val="000F6F85"/>
    <w:rsid w:val="00101277"/>
    <w:rsid w:val="00102CB0"/>
    <w:rsid w:val="00103DF7"/>
    <w:rsid w:val="001045A4"/>
    <w:rsid w:val="00106330"/>
    <w:rsid w:val="00107E2B"/>
    <w:rsid w:val="00113231"/>
    <w:rsid w:val="00113F7B"/>
    <w:rsid w:val="00115529"/>
    <w:rsid w:val="00116BC4"/>
    <w:rsid w:val="00117C6E"/>
    <w:rsid w:val="00120A7D"/>
    <w:rsid w:val="00121CBA"/>
    <w:rsid w:val="00122635"/>
    <w:rsid w:val="0012270E"/>
    <w:rsid w:val="00124255"/>
    <w:rsid w:val="00124D3E"/>
    <w:rsid w:val="0012650A"/>
    <w:rsid w:val="001266D3"/>
    <w:rsid w:val="00130A3D"/>
    <w:rsid w:val="00133061"/>
    <w:rsid w:val="00134C21"/>
    <w:rsid w:val="001409E9"/>
    <w:rsid w:val="0014574F"/>
    <w:rsid w:val="00146D62"/>
    <w:rsid w:val="00150D33"/>
    <w:rsid w:val="0015130D"/>
    <w:rsid w:val="001514C5"/>
    <w:rsid w:val="001518BC"/>
    <w:rsid w:val="00151ECA"/>
    <w:rsid w:val="00154298"/>
    <w:rsid w:val="001610C6"/>
    <w:rsid w:val="00165A08"/>
    <w:rsid w:val="001664CD"/>
    <w:rsid w:val="0017175D"/>
    <w:rsid w:val="001750BD"/>
    <w:rsid w:val="00177EF4"/>
    <w:rsid w:val="001806AF"/>
    <w:rsid w:val="001813DD"/>
    <w:rsid w:val="001823F3"/>
    <w:rsid w:val="00182973"/>
    <w:rsid w:val="00182E64"/>
    <w:rsid w:val="00183274"/>
    <w:rsid w:val="0018752A"/>
    <w:rsid w:val="00190BF9"/>
    <w:rsid w:val="001931D5"/>
    <w:rsid w:val="001935E3"/>
    <w:rsid w:val="001953AF"/>
    <w:rsid w:val="00196A6B"/>
    <w:rsid w:val="00196F07"/>
    <w:rsid w:val="001A2742"/>
    <w:rsid w:val="001A3601"/>
    <w:rsid w:val="001A4BA6"/>
    <w:rsid w:val="001A553E"/>
    <w:rsid w:val="001A6756"/>
    <w:rsid w:val="001A6ED3"/>
    <w:rsid w:val="001A713E"/>
    <w:rsid w:val="001A7EEC"/>
    <w:rsid w:val="001B1B75"/>
    <w:rsid w:val="001B21EC"/>
    <w:rsid w:val="001B3BA3"/>
    <w:rsid w:val="001B3CCD"/>
    <w:rsid w:val="001B3DA4"/>
    <w:rsid w:val="001B41E4"/>
    <w:rsid w:val="001B4D76"/>
    <w:rsid w:val="001B5977"/>
    <w:rsid w:val="001B74BF"/>
    <w:rsid w:val="001C00A5"/>
    <w:rsid w:val="001C1E09"/>
    <w:rsid w:val="001C2AC0"/>
    <w:rsid w:val="001C5894"/>
    <w:rsid w:val="001C6159"/>
    <w:rsid w:val="001C7A65"/>
    <w:rsid w:val="001D0D2D"/>
    <w:rsid w:val="001D459E"/>
    <w:rsid w:val="001D472C"/>
    <w:rsid w:val="001D4773"/>
    <w:rsid w:val="001D6700"/>
    <w:rsid w:val="001E06AA"/>
    <w:rsid w:val="001E2334"/>
    <w:rsid w:val="001E461D"/>
    <w:rsid w:val="001F1F08"/>
    <w:rsid w:val="001F24DA"/>
    <w:rsid w:val="001F4C1F"/>
    <w:rsid w:val="001F5171"/>
    <w:rsid w:val="001F598A"/>
    <w:rsid w:val="002000CF"/>
    <w:rsid w:val="002000F2"/>
    <w:rsid w:val="00202985"/>
    <w:rsid w:val="00206E06"/>
    <w:rsid w:val="00210A30"/>
    <w:rsid w:val="00211627"/>
    <w:rsid w:val="00212856"/>
    <w:rsid w:val="00213E4E"/>
    <w:rsid w:val="00214190"/>
    <w:rsid w:val="002143F3"/>
    <w:rsid w:val="00214CCB"/>
    <w:rsid w:val="0021589D"/>
    <w:rsid w:val="002206C8"/>
    <w:rsid w:val="002209A8"/>
    <w:rsid w:val="00220EF7"/>
    <w:rsid w:val="002220FA"/>
    <w:rsid w:val="002247F8"/>
    <w:rsid w:val="00230399"/>
    <w:rsid w:val="0023189A"/>
    <w:rsid w:val="00234474"/>
    <w:rsid w:val="00234E95"/>
    <w:rsid w:val="00236304"/>
    <w:rsid w:val="00245107"/>
    <w:rsid w:val="0024515B"/>
    <w:rsid w:val="002475B7"/>
    <w:rsid w:val="00250729"/>
    <w:rsid w:val="0025075E"/>
    <w:rsid w:val="00252604"/>
    <w:rsid w:val="00252711"/>
    <w:rsid w:val="00252E97"/>
    <w:rsid w:val="00253623"/>
    <w:rsid w:val="00253E4F"/>
    <w:rsid w:val="00253E87"/>
    <w:rsid w:val="00255F7B"/>
    <w:rsid w:val="00256367"/>
    <w:rsid w:val="00260CB2"/>
    <w:rsid w:val="0026107D"/>
    <w:rsid w:val="00261CF6"/>
    <w:rsid w:val="00262AF6"/>
    <w:rsid w:val="00264876"/>
    <w:rsid w:val="00265D57"/>
    <w:rsid w:val="00267009"/>
    <w:rsid w:val="00270A3F"/>
    <w:rsid w:val="0027284D"/>
    <w:rsid w:val="00273F6D"/>
    <w:rsid w:val="002772E7"/>
    <w:rsid w:val="00277EE2"/>
    <w:rsid w:val="0028176A"/>
    <w:rsid w:val="002820C5"/>
    <w:rsid w:val="00283A46"/>
    <w:rsid w:val="002853A0"/>
    <w:rsid w:val="002859A9"/>
    <w:rsid w:val="00286A4F"/>
    <w:rsid w:val="0028792F"/>
    <w:rsid w:val="00291FAC"/>
    <w:rsid w:val="00295CD9"/>
    <w:rsid w:val="00296E64"/>
    <w:rsid w:val="002A1B9D"/>
    <w:rsid w:val="002A4A50"/>
    <w:rsid w:val="002A5027"/>
    <w:rsid w:val="002A64AB"/>
    <w:rsid w:val="002A64CD"/>
    <w:rsid w:val="002A7BD6"/>
    <w:rsid w:val="002A7E4C"/>
    <w:rsid w:val="002B0FEF"/>
    <w:rsid w:val="002B1BF5"/>
    <w:rsid w:val="002B1C47"/>
    <w:rsid w:val="002B254B"/>
    <w:rsid w:val="002B4E6B"/>
    <w:rsid w:val="002C03B8"/>
    <w:rsid w:val="002C0EF1"/>
    <w:rsid w:val="002C269D"/>
    <w:rsid w:val="002C296C"/>
    <w:rsid w:val="002C34B1"/>
    <w:rsid w:val="002D0738"/>
    <w:rsid w:val="002D1674"/>
    <w:rsid w:val="002D2D5C"/>
    <w:rsid w:val="002D4828"/>
    <w:rsid w:val="002D66D6"/>
    <w:rsid w:val="002D6F73"/>
    <w:rsid w:val="002E1546"/>
    <w:rsid w:val="002E33A8"/>
    <w:rsid w:val="002E4A8F"/>
    <w:rsid w:val="002E5CE6"/>
    <w:rsid w:val="002E7557"/>
    <w:rsid w:val="002F099C"/>
    <w:rsid w:val="002F09F3"/>
    <w:rsid w:val="002F0A02"/>
    <w:rsid w:val="002F0F45"/>
    <w:rsid w:val="002F236B"/>
    <w:rsid w:val="002F32F9"/>
    <w:rsid w:val="002F3709"/>
    <w:rsid w:val="002F4370"/>
    <w:rsid w:val="002F4C6E"/>
    <w:rsid w:val="002F5AD2"/>
    <w:rsid w:val="002F63ED"/>
    <w:rsid w:val="00302F83"/>
    <w:rsid w:val="0030677D"/>
    <w:rsid w:val="00311681"/>
    <w:rsid w:val="00312F90"/>
    <w:rsid w:val="00313731"/>
    <w:rsid w:val="00313D1F"/>
    <w:rsid w:val="003203EC"/>
    <w:rsid w:val="003227F2"/>
    <w:rsid w:val="003338A0"/>
    <w:rsid w:val="00334790"/>
    <w:rsid w:val="00336B54"/>
    <w:rsid w:val="00337785"/>
    <w:rsid w:val="00341800"/>
    <w:rsid w:val="00342BDB"/>
    <w:rsid w:val="00342FEE"/>
    <w:rsid w:val="003435E0"/>
    <w:rsid w:val="003442EA"/>
    <w:rsid w:val="00344911"/>
    <w:rsid w:val="003449D7"/>
    <w:rsid w:val="00350F66"/>
    <w:rsid w:val="00351111"/>
    <w:rsid w:val="00353F17"/>
    <w:rsid w:val="00355146"/>
    <w:rsid w:val="0035614C"/>
    <w:rsid w:val="003577BC"/>
    <w:rsid w:val="0036098D"/>
    <w:rsid w:val="00361299"/>
    <w:rsid w:val="003653CF"/>
    <w:rsid w:val="00365EB5"/>
    <w:rsid w:val="00371FA6"/>
    <w:rsid w:val="00372E96"/>
    <w:rsid w:val="00381A74"/>
    <w:rsid w:val="00381DD4"/>
    <w:rsid w:val="00386EC6"/>
    <w:rsid w:val="00390F56"/>
    <w:rsid w:val="0039201F"/>
    <w:rsid w:val="00395201"/>
    <w:rsid w:val="00395F79"/>
    <w:rsid w:val="003A1BCB"/>
    <w:rsid w:val="003A3978"/>
    <w:rsid w:val="003A3B05"/>
    <w:rsid w:val="003A4396"/>
    <w:rsid w:val="003A44BD"/>
    <w:rsid w:val="003A49FD"/>
    <w:rsid w:val="003A5C0C"/>
    <w:rsid w:val="003B022F"/>
    <w:rsid w:val="003B0353"/>
    <w:rsid w:val="003B36B0"/>
    <w:rsid w:val="003B3C38"/>
    <w:rsid w:val="003B4272"/>
    <w:rsid w:val="003B4ADD"/>
    <w:rsid w:val="003B705E"/>
    <w:rsid w:val="003C0FD5"/>
    <w:rsid w:val="003C69EB"/>
    <w:rsid w:val="003C75E8"/>
    <w:rsid w:val="003D203C"/>
    <w:rsid w:val="003D57F7"/>
    <w:rsid w:val="003D799A"/>
    <w:rsid w:val="003E3611"/>
    <w:rsid w:val="003E4084"/>
    <w:rsid w:val="003E4168"/>
    <w:rsid w:val="003E4D5F"/>
    <w:rsid w:val="003E5C1A"/>
    <w:rsid w:val="003E61E1"/>
    <w:rsid w:val="003E7EAB"/>
    <w:rsid w:val="003F1203"/>
    <w:rsid w:val="003F314D"/>
    <w:rsid w:val="003F43E0"/>
    <w:rsid w:val="003F4ECC"/>
    <w:rsid w:val="003F641A"/>
    <w:rsid w:val="003F73A1"/>
    <w:rsid w:val="003F7696"/>
    <w:rsid w:val="004024B3"/>
    <w:rsid w:val="00402812"/>
    <w:rsid w:val="0040284E"/>
    <w:rsid w:val="004032FB"/>
    <w:rsid w:val="00404D19"/>
    <w:rsid w:val="00404E4A"/>
    <w:rsid w:val="00405370"/>
    <w:rsid w:val="004073FD"/>
    <w:rsid w:val="0040795F"/>
    <w:rsid w:val="00407BDC"/>
    <w:rsid w:val="004112B2"/>
    <w:rsid w:val="004114CB"/>
    <w:rsid w:val="004120A5"/>
    <w:rsid w:val="00412114"/>
    <w:rsid w:val="0041389A"/>
    <w:rsid w:val="00413BFE"/>
    <w:rsid w:val="00414225"/>
    <w:rsid w:val="0041564A"/>
    <w:rsid w:val="004164EB"/>
    <w:rsid w:val="004176A5"/>
    <w:rsid w:val="0042139F"/>
    <w:rsid w:val="00421F5D"/>
    <w:rsid w:val="00422AF5"/>
    <w:rsid w:val="004231BC"/>
    <w:rsid w:val="00423D83"/>
    <w:rsid w:val="00424F5B"/>
    <w:rsid w:val="00425750"/>
    <w:rsid w:val="00425BB7"/>
    <w:rsid w:val="0042609F"/>
    <w:rsid w:val="00427190"/>
    <w:rsid w:val="00427313"/>
    <w:rsid w:val="004275B5"/>
    <w:rsid w:val="00430B97"/>
    <w:rsid w:val="00431355"/>
    <w:rsid w:val="00432CD2"/>
    <w:rsid w:val="004335C5"/>
    <w:rsid w:val="004336E2"/>
    <w:rsid w:val="00437238"/>
    <w:rsid w:val="00440AF8"/>
    <w:rsid w:val="004428FC"/>
    <w:rsid w:val="00445D08"/>
    <w:rsid w:val="004477D9"/>
    <w:rsid w:val="0045045B"/>
    <w:rsid w:val="00450EDE"/>
    <w:rsid w:val="00452027"/>
    <w:rsid w:val="00456C17"/>
    <w:rsid w:val="00456F7D"/>
    <w:rsid w:val="0046167B"/>
    <w:rsid w:val="00461D7A"/>
    <w:rsid w:val="00462F68"/>
    <w:rsid w:val="00463937"/>
    <w:rsid w:val="0046569E"/>
    <w:rsid w:val="0046654F"/>
    <w:rsid w:val="004668C4"/>
    <w:rsid w:val="00467A53"/>
    <w:rsid w:val="004708FC"/>
    <w:rsid w:val="00471DDE"/>
    <w:rsid w:val="0047230E"/>
    <w:rsid w:val="0047330B"/>
    <w:rsid w:val="00474058"/>
    <w:rsid w:val="004771ED"/>
    <w:rsid w:val="00477725"/>
    <w:rsid w:val="00477A68"/>
    <w:rsid w:val="00477DAB"/>
    <w:rsid w:val="0048158E"/>
    <w:rsid w:val="004867BA"/>
    <w:rsid w:val="00487368"/>
    <w:rsid w:val="004874DA"/>
    <w:rsid w:val="004878CC"/>
    <w:rsid w:val="00487C48"/>
    <w:rsid w:val="00490983"/>
    <w:rsid w:val="00491835"/>
    <w:rsid w:val="00491EB8"/>
    <w:rsid w:val="004926F5"/>
    <w:rsid w:val="004930E1"/>
    <w:rsid w:val="00494B16"/>
    <w:rsid w:val="0049533D"/>
    <w:rsid w:val="004A1013"/>
    <w:rsid w:val="004A1426"/>
    <w:rsid w:val="004A1985"/>
    <w:rsid w:val="004A1EA0"/>
    <w:rsid w:val="004A2A14"/>
    <w:rsid w:val="004A2A91"/>
    <w:rsid w:val="004A3076"/>
    <w:rsid w:val="004A3491"/>
    <w:rsid w:val="004A4911"/>
    <w:rsid w:val="004A6135"/>
    <w:rsid w:val="004A7F58"/>
    <w:rsid w:val="004B7087"/>
    <w:rsid w:val="004B7CAB"/>
    <w:rsid w:val="004C1668"/>
    <w:rsid w:val="004C208B"/>
    <w:rsid w:val="004C22CA"/>
    <w:rsid w:val="004C22F5"/>
    <w:rsid w:val="004C27F2"/>
    <w:rsid w:val="004C308A"/>
    <w:rsid w:val="004D0994"/>
    <w:rsid w:val="004D26AC"/>
    <w:rsid w:val="004D423C"/>
    <w:rsid w:val="004D4248"/>
    <w:rsid w:val="004D424D"/>
    <w:rsid w:val="004D5102"/>
    <w:rsid w:val="004D57B6"/>
    <w:rsid w:val="004E0260"/>
    <w:rsid w:val="004E0BB2"/>
    <w:rsid w:val="004E1AE3"/>
    <w:rsid w:val="004E2483"/>
    <w:rsid w:val="004E3064"/>
    <w:rsid w:val="004E385D"/>
    <w:rsid w:val="004E3A49"/>
    <w:rsid w:val="004E43D4"/>
    <w:rsid w:val="004E58EF"/>
    <w:rsid w:val="004E6B5C"/>
    <w:rsid w:val="004E6E2F"/>
    <w:rsid w:val="004E7098"/>
    <w:rsid w:val="004E7905"/>
    <w:rsid w:val="004F1250"/>
    <w:rsid w:val="004F2099"/>
    <w:rsid w:val="004F3559"/>
    <w:rsid w:val="004F4714"/>
    <w:rsid w:val="004F4C04"/>
    <w:rsid w:val="004F6689"/>
    <w:rsid w:val="004F70BA"/>
    <w:rsid w:val="00501D17"/>
    <w:rsid w:val="00504AC5"/>
    <w:rsid w:val="005073BB"/>
    <w:rsid w:val="005074BC"/>
    <w:rsid w:val="0051070B"/>
    <w:rsid w:val="00512A75"/>
    <w:rsid w:val="00513BE0"/>
    <w:rsid w:val="005227BB"/>
    <w:rsid w:val="00523E3C"/>
    <w:rsid w:val="005268F5"/>
    <w:rsid w:val="00527E38"/>
    <w:rsid w:val="0054078A"/>
    <w:rsid w:val="005418C7"/>
    <w:rsid w:val="00541D5C"/>
    <w:rsid w:val="005429E5"/>
    <w:rsid w:val="00550331"/>
    <w:rsid w:val="0055050C"/>
    <w:rsid w:val="005509D5"/>
    <w:rsid w:val="0055131C"/>
    <w:rsid w:val="00551A01"/>
    <w:rsid w:val="00552431"/>
    <w:rsid w:val="005524BD"/>
    <w:rsid w:val="0055304C"/>
    <w:rsid w:val="0055393C"/>
    <w:rsid w:val="00554761"/>
    <w:rsid w:val="00554776"/>
    <w:rsid w:val="00560602"/>
    <w:rsid w:val="00562A45"/>
    <w:rsid w:val="0056335E"/>
    <w:rsid w:val="00565C6E"/>
    <w:rsid w:val="00565FE9"/>
    <w:rsid w:val="0057249F"/>
    <w:rsid w:val="0057439B"/>
    <w:rsid w:val="00574E18"/>
    <w:rsid w:val="0057782D"/>
    <w:rsid w:val="005835E1"/>
    <w:rsid w:val="00592E05"/>
    <w:rsid w:val="00593348"/>
    <w:rsid w:val="0059393C"/>
    <w:rsid w:val="00595853"/>
    <w:rsid w:val="005960C9"/>
    <w:rsid w:val="005969B0"/>
    <w:rsid w:val="005A1AAE"/>
    <w:rsid w:val="005A237C"/>
    <w:rsid w:val="005A4769"/>
    <w:rsid w:val="005A5F02"/>
    <w:rsid w:val="005A74E3"/>
    <w:rsid w:val="005B113B"/>
    <w:rsid w:val="005B1300"/>
    <w:rsid w:val="005B19CC"/>
    <w:rsid w:val="005B2F6A"/>
    <w:rsid w:val="005B36FF"/>
    <w:rsid w:val="005B3A4D"/>
    <w:rsid w:val="005B3EE4"/>
    <w:rsid w:val="005B499F"/>
    <w:rsid w:val="005B4E19"/>
    <w:rsid w:val="005B72DD"/>
    <w:rsid w:val="005C0A6B"/>
    <w:rsid w:val="005C6704"/>
    <w:rsid w:val="005C7FDF"/>
    <w:rsid w:val="005D0EE2"/>
    <w:rsid w:val="005D1B0F"/>
    <w:rsid w:val="005D284E"/>
    <w:rsid w:val="005D34A4"/>
    <w:rsid w:val="005D5F48"/>
    <w:rsid w:val="005D7073"/>
    <w:rsid w:val="005D7DFE"/>
    <w:rsid w:val="005D7F6F"/>
    <w:rsid w:val="005E00A3"/>
    <w:rsid w:val="005E28D5"/>
    <w:rsid w:val="005E3302"/>
    <w:rsid w:val="005E5F39"/>
    <w:rsid w:val="005E7106"/>
    <w:rsid w:val="005F1920"/>
    <w:rsid w:val="005F1CA0"/>
    <w:rsid w:val="005F35C9"/>
    <w:rsid w:val="005F3F69"/>
    <w:rsid w:val="005F5EC4"/>
    <w:rsid w:val="00600000"/>
    <w:rsid w:val="00601AF9"/>
    <w:rsid w:val="00603139"/>
    <w:rsid w:val="0060626C"/>
    <w:rsid w:val="00607DF5"/>
    <w:rsid w:val="00611747"/>
    <w:rsid w:val="00612AA2"/>
    <w:rsid w:val="00615D67"/>
    <w:rsid w:val="00620170"/>
    <w:rsid w:val="006201FF"/>
    <w:rsid w:val="006205D7"/>
    <w:rsid w:val="00622D1A"/>
    <w:rsid w:val="00623D17"/>
    <w:rsid w:val="00625FBC"/>
    <w:rsid w:val="00627BD8"/>
    <w:rsid w:val="00630842"/>
    <w:rsid w:val="006334A5"/>
    <w:rsid w:val="00633708"/>
    <w:rsid w:val="0063497D"/>
    <w:rsid w:val="00636585"/>
    <w:rsid w:val="00641A3F"/>
    <w:rsid w:val="006428E1"/>
    <w:rsid w:val="00642E6D"/>
    <w:rsid w:val="00643910"/>
    <w:rsid w:val="00644EB9"/>
    <w:rsid w:val="006463CE"/>
    <w:rsid w:val="00647391"/>
    <w:rsid w:val="00647872"/>
    <w:rsid w:val="00650329"/>
    <w:rsid w:val="0065234D"/>
    <w:rsid w:val="00652E27"/>
    <w:rsid w:val="00653D2A"/>
    <w:rsid w:val="0065438C"/>
    <w:rsid w:val="00654C46"/>
    <w:rsid w:val="00656A6F"/>
    <w:rsid w:val="0066237F"/>
    <w:rsid w:val="00665914"/>
    <w:rsid w:val="006709AF"/>
    <w:rsid w:val="00671CA6"/>
    <w:rsid w:val="00672C8A"/>
    <w:rsid w:val="00674F8A"/>
    <w:rsid w:val="00676984"/>
    <w:rsid w:val="006771C5"/>
    <w:rsid w:val="00677AA2"/>
    <w:rsid w:val="00681A55"/>
    <w:rsid w:val="00682946"/>
    <w:rsid w:val="00683F33"/>
    <w:rsid w:val="006862F9"/>
    <w:rsid w:val="00686A6B"/>
    <w:rsid w:val="00694A3D"/>
    <w:rsid w:val="00695348"/>
    <w:rsid w:val="006A1FC2"/>
    <w:rsid w:val="006A376F"/>
    <w:rsid w:val="006A6352"/>
    <w:rsid w:val="006A69B7"/>
    <w:rsid w:val="006B399A"/>
    <w:rsid w:val="006B43C2"/>
    <w:rsid w:val="006C1E7A"/>
    <w:rsid w:val="006C3D7E"/>
    <w:rsid w:val="006C66FE"/>
    <w:rsid w:val="006D47EE"/>
    <w:rsid w:val="006D578E"/>
    <w:rsid w:val="006D57D1"/>
    <w:rsid w:val="006D6EE0"/>
    <w:rsid w:val="006D7BE7"/>
    <w:rsid w:val="006E143E"/>
    <w:rsid w:val="006E1686"/>
    <w:rsid w:val="006E170A"/>
    <w:rsid w:val="006E1D31"/>
    <w:rsid w:val="006E31DE"/>
    <w:rsid w:val="006E3348"/>
    <w:rsid w:val="006E3DDE"/>
    <w:rsid w:val="006E549D"/>
    <w:rsid w:val="006E5B5A"/>
    <w:rsid w:val="006E6A46"/>
    <w:rsid w:val="006E6AE0"/>
    <w:rsid w:val="006E76D9"/>
    <w:rsid w:val="006F2828"/>
    <w:rsid w:val="006F3099"/>
    <w:rsid w:val="006F3883"/>
    <w:rsid w:val="006F5205"/>
    <w:rsid w:val="006F63E6"/>
    <w:rsid w:val="00701ACB"/>
    <w:rsid w:val="00702799"/>
    <w:rsid w:val="00704407"/>
    <w:rsid w:val="00705CA2"/>
    <w:rsid w:val="00706DF9"/>
    <w:rsid w:val="00707128"/>
    <w:rsid w:val="0071199C"/>
    <w:rsid w:val="00712634"/>
    <w:rsid w:val="007229CE"/>
    <w:rsid w:val="00723254"/>
    <w:rsid w:val="0072533C"/>
    <w:rsid w:val="00730D47"/>
    <w:rsid w:val="0073139A"/>
    <w:rsid w:val="00734504"/>
    <w:rsid w:val="007348B8"/>
    <w:rsid w:val="00735CF2"/>
    <w:rsid w:val="00737AB0"/>
    <w:rsid w:val="0074135D"/>
    <w:rsid w:val="00743291"/>
    <w:rsid w:val="00743785"/>
    <w:rsid w:val="0074440D"/>
    <w:rsid w:val="007449E6"/>
    <w:rsid w:val="00744D3B"/>
    <w:rsid w:val="0074788D"/>
    <w:rsid w:val="00747AF0"/>
    <w:rsid w:val="007500B4"/>
    <w:rsid w:val="007523B2"/>
    <w:rsid w:val="00754F53"/>
    <w:rsid w:val="00755011"/>
    <w:rsid w:val="007561EC"/>
    <w:rsid w:val="00756ECC"/>
    <w:rsid w:val="00760261"/>
    <w:rsid w:val="00763CAC"/>
    <w:rsid w:val="00764515"/>
    <w:rsid w:val="00764813"/>
    <w:rsid w:val="00767716"/>
    <w:rsid w:val="00771585"/>
    <w:rsid w:val="007755B2"/>
    <w:rsid w:val="0077713D"/>
    <w:rsid w:val="007800AF"/>
    <w:rsid w:val="00781D72"/>
    <w:rsid w:val="00782013"/>
    <w:rsid w:val="00782C57"/>
    <w:rsid w:val="00782C9B"/>
    <w:rsid w:val="00786CDB"/>
    <w:rsid w:val="0078780A"/>
    <w:rsid w:val="00790546"/>
    <w:rsid w:val="007913B5"/>
    <w:rsid w:val="00792876"/>
    <w:rsid w:val="00795417"/>
    <w:rsid w:val="00795E75"/>
    <w:rsid w:val="00797906"/>
    <w:rsid w:val="00797E6B"/>
    <w:rsid w:val="007A055B"/>
    <w:rsid w:val="007A0B1E"/>
    <w:rsid w:val="007A1958"/>
    <w:rsid w:val="007A2104"/>
    <w:rsid w:val="007A2691"/>
    <w:rsid w:val="007A2C0B"/>
    <w:rsid w:val="007A6ACE"/>
    <w:rsid w:val="007B0A77"/>
    <w:rsid w:val="007B20FF"/>
    <w:rsid w:val="007B3BA1"/>
    <w:rsid w:val="007B401A"/>
    <w:rsid w:val="007B6859"/>
    <w:rsid w:val="007C0DD1"/>
    <w:rsid w:val="007C16D2"/>
    <w:rsid w:val="007C1DAC"/>
    <w:rsid w:val="007C1F20"/>
    <w:rsid w:val="007C3EFE"/>
    <w:rsid w:val="007C4177"/>
    <w:rsid w:val="007C4AAD"/>
    <w:rsid w:val="007C6F04"/>
    <w:rsid w:val="007C799E"/>
    <w:rsid w:val="007D0E21"/>
    <w:rsid w:val="007D36C0"/>
    <w:rsid w:val="007D4AD9"/>
    <w:rsid w:val="007D54D6"/>
    <w:rsid w:val="007D637A"/>
    <w:rsid w:val="007D778C"/>
    <w:rsid w:val="007D7B2B"/>
    <w:rsid w:val="007E14E5"/>
    <w:rsid w:val="007E47E4"/>
    <w:rsid w:val="007F471E"/>
    <w:rsid w:val="007F518D"/>
    <w:rsid w:val="007F60E7"/>
    <w:rsid w:val="00801A80"/>
    <w:rsid w:val="008025E1"/>
    <w:rsid w:val="00802E52"/>
    <w:rsid w:val="008042A1"/>
    <w:rsid w:val="00805F26"/>
    <w:rsid w:val="00812B81"/>
    <w:rsid w:val="00815027"/>
    <w:rsid w:val="00817E06"/>
    <w:rsid w:val="00820153"/>
    <w:rsid w:val="0082164C"/>
    <w:rsid w:val="00825A2B"/>
    <w:rsid w:val="0082605C"/>
    <w:rsid w:val="0082736A"/>
    <w:rsid w:val="008300CD"/>
    <w:rsid w:val="00836982"/>
    <w:rsid w:val="00841905"/>
    <w:rsid w:val="008422D9"/>
    <w:rsid w:val="00844632"/>
    <w:rsid w:val="008451E7"/>
    <w:rsid w:val="00845FBF"/>
    <w:rsid w:val="00851FE7"/>
    <w:rsid w:val="008542B0"/>
    <w:rsid w:val="00854FAD"/>
    <w:rsid w:val="0085599B"/>
    <w:rsid w:val="00855A4D"/>
    <w:rsid w:val="0085673D"/>
    <w:rsid w:val="00857B17"/>
    <w:rsid w:val="008614C7"/>
    <w:rsid w:val="00862574"/>
    <w:rsid w:val="00863542"/>
    <w:rsid w:val="00864C27"/>
    <w:rsid w:val="0086739E"/>
    <w:rsid w:val="00870FD6"/>
    <w:rsid w:val="0087392F"/>
    <w:rsid w:val="00875E03"/>
    <w:rsid w:val="00876CC1"/>
    <w:rsid w:val="00877BE5"/>
    <w:rsid w:val="00880F3A"/>
    <w:rsid w:val="0088168E"/>
    <w:rsid w:val="00881B52"/>
    <w:rsid w:val="00882259"/>
    <w:rsid w:val="00886B56"/>
    <w:rsid w:val="00892D40"/>
    <w:rsid w:val="00893658"/>
    <w:rsid w:val="00893A97"/>
    <w:rsid w:val="00893E11"/>
    <w:rsid w:val="00895429"/>
    <w:rsid w:val="00895A5C"/>
    <w:rsid w:val="008A202A"/>
    <w:rsid w:val="008A20EB"/>
    <w:rsid w:val="008A415E"/>
    <w:rsid w:val="008A4CD0"/>
    <w:rsid w:val="008A5453"/>
    <w:rsid w:val="008B1AB3"/>
    <w:rsid w:val="008B1E14"/>
    <w:rsid w:val="008B4B64"/>
    <w:rsid w:val="008B53FB"/>
    <w:rsid w:val="008B5545"/>
    <w:rsid w:val="008C14AF"/>
    <w:rsid w:val="008C1CD0"/>
    <w:rsid w:val="008C1EF9"/>
    <w:rsid w:val="008C313E"/>
    <w:rsid w:val="008C3F7F"/>
    <w:rsid w:val="008C4633"/>
    <w:rsid w:val="008C5D95"/>
    <w:rsid w:val="008C63C2"/>
    <w:rsid w:val="008C68C3"/>
    <w:rsid w:val="008C7200"/>
    <w:rsid w:val="008D0558"/>
    <w:rsid w:val="008D074E"/>
    <w:rsid w:val="008D219B"/>
    <w:rsid w:val="008D2317"/>
    <w:rsid w:val="008D2660"/>
    <w:rsid w:val="008D370C"/>
    <w:rsid w:val="008D5670"/>
    <w:rsid w:val="008D5DB6"/>
    <w:rsid w:val="008D7718"/>
    <w:rsid w:val="008E0C51"/>
    <w:rsid w:val="008E2EA3"/>
    <w:rsid w:val="008E5FA3"/>
    <w:rsid w:val="008E65A2"/>
    <w:rsid w:val="008F0721"/>
    <w:rsid w:val="008F2E4A"/>
    <w:rsid w:val="008F3067"/>
    <w:rsid w:val="008F3266"/>
    <w:rsid w:val="008F368F"/>
    <w:rsid w:val="008F449E"/>
    <w:rsid w:val="008F7193"/>
    <w:rsid w:val="00900C60"/>
    <w:rsid w:val="00902FF4"/>
    <w:rsid w:val="00904B51"/>
    <w:rsid w:val="00906471"/>
    <w:rsid w:val="00907255"/>
    <w:rsid w:val="0091123F"/>
    <w:rsid w:val="00911770"/>
    <w:rsid w:val="00911E09"/>
    <w:rsid w:val="00913669"/>
    <w:rsid w:val="009141FE"/>
    <w:rsid w:val="00916C5A"/>
    <w:rsid w:val="0091763E"/>
    <w:rsid w:val="00917BC4"/>
    <w:rsid w:val="009211CC"/>
    <w:rsid w:val="00923B5B"/>
    <w:rsid w:val="00923BBD"/>
    <w:rsid w:val="00924424"/>
    <w:rsid w:val="00924D9F"/>
    <w:rsid w:val="00925FCB"/>
    <w:rsid w:val="00926251"/>
    <w:rsid w:val="009278F5"/>
    <w:rsid w:val="00931FEE"/>
    <w:rsid w:val="00932E75"/>
    <w:rsid w:val="00936309"/>
    <w:rsid w:val="00937950"/>
    <w:rsid w:val="0095130B"/>
    <w:rsid w:val="0095329D"/>
    <w:rsid w:val="00953F93"/>
    <w:rsid w:val="0095727F"/>
    <w:rsid w:val="0096005C"/>
    <w:rsid w:val="009635C8"/>
    <w:rsid w:val="009647FE"/>
    <w:rsid w:val="00964CF9"/>
    <w:rsid w:val="009658AB"/>
    <w:rsid w:val="00965B37"/>
    <w:rsid w:val="00966E4B"/>
    <w:rsid w:val="009676D9"/>
    <w:rsid w:val="0096783A"/>
    <w:rsid w:val="0097045E"/>
    <w:rsid w:val="0097079B"/>
    <w:rsid w:val="00971025"/>
    <w:rsid w:val="009744C9"/>
    <w:rsid w:val="00974EF0"/>
    <w:rsid w:val="00974F7F"/>
    <w:rsid w:val="0097631F"/>
    <w:rsid w:val="00983BA0"/>
    <w:rsid w:val="00986099"/>
    <w:rsid w:val="00986567"/>
    <w:rsid w:val="009879F0"/>
    <w:rsid w:val="00987E80"/>
    <w:rsid w:val="00991164"/>
    <w:rsid w:val="009922FF"/>
    <w:rsid w:val="009923E1"/>
    <w:rsid w:val="00992D0F"/>
    <w:rsid w:val="009948BF"/>
    <w:rsid w:val="0099540F"/>
    <w:rsid w:val="0099669A"/>
    <w:rsid w:val="009A1A8B"/>
    <w:rsid w:val="009A4671"/>
    <w:rsid w:val="009A6490"/>
    <w:rsid w:val="009A6D4E"/>
    <w:rsid w:val="009B1B47"/>
    <w:rsid w:val="009B4211"/>
    <w:rsid w:val="009B4A5D"/>
    <w:rsid w:val="009B4F5D"/>
    <w:rsid w:val="009C4A19"/>
    <w:rsid w:val="009C4C3D"/>
    <w:rsid w:val="009C75CD"/>
    <w:rsid w:val="009C7EDA"/>
    <w:rsid w:val="009D05CA"/>
    <w:rsid w:val="009D0F18"/>
    <w:rsid w:val="009D1774"/>
    <w:rsid w:val="009D68FF"/>
    <w:rsid w:val="009D7940"/>
    <w:rsid w:val="009D794E"/>
    <w:rsid w:val="009E03AC"/>
    <w:rsid w:val="009E0C16"/>
    <w:rsid w:val="009E1F4B"/>
    <w:rsid w:val="009E37AA"/>
    <w:rsid w:val="009E6553"/>
    <w:rsid w:val="009E79A3"/>
    <w:rsid w:val="009E7C37"/>
    <w:rsid w:val="009F0610"/>
    <w:rsid w:val="009F2E82"/>
    <w:rsid w:val="009F3459"/>
    <w:rsid w:val="009F4C49"/>
    <w:rsid w:val="009F5A02"/>
    <w:rsid w:val="00A00D51"/>
    <w:rsid w:val="00A010F8"/>
    <w:rsid w:val="00A02217"/>
    <w:rsid w:val="00A02343"/>
    <w:rsid w:val="00A05150"/>
    <w:rsid w:val="00A053A7"/>
    <w:rsid w:val="00A069EC"/>
    <w:rsid w:val="00A079B0"/>
    <w:rsid w:val="00A10EEE"/>
    <w:rsid w:val="00A1599E"/>
    <w:rsid w:val="00A207B6"/>
    <w:rsid w:val="00A2405D"/>
    <w:rsid w:val="00A245F9"/>
    <w:rsid w:val="00A27672"/>
    <w:rsid w:val="00A27A1B"/>
    <w:rsid w:val="00A3191B"/>
    <w:rsid w:val="00A32D90"/>
    <w:rsid w:val="00A34000"/>
    <w:rsid w:val="00A3463A"/>
    <w:rsid w:val="00A34B1F"/>
    <w:rsid w:val="00A373A6"/>
    <w:rsid w:val="00A400CD"/>
    <w:rsid w:val="00A409E9"/>
    <w:rsid w:val="00A41106"/>
    <w:rsid w:val="00A41A07"/>
    <w:rsid w:val="00A4429A"/>
    <w:rsid w:val="00A45A0F"/>
    <w:rsid w:val="00A47999"/>
    <w:rsid w:val="00A47A56"/>
    <w:rsid w:val="00A50C50"/>
    <w:rsid w:val="00A53A93"/>
    <w:rsid w:val="00A53C44"/>
    <w:rsid w:val="00A56AB4"/>
    <w:rsid w:val="00A56C72"/>
    <w:rsid w:val="00A61734"/>
    <w:rsid w:val="00A620BD"/>
    <w:rsid w:val="00A635DA"/>
    <w:rsid w:val="00A6373C"/>
    <w:rsid w:val="00A65D55"/>
    <w:rsid w:val="00A67CB6"/>
    <w:rsid w:val="00A70F0E"/>
    <w:rsid w:val="00A71F65"/>
    <w:rsid w:val="00A72B1D"/>
    <w:rsid w:val="00A73052"/>
    <w:rsid w:val="00A74B67"/>
    <w:rsid w:val="00A74FC8"/>
    <w:rsid w:val="00A75F53"/>
    <w:rsid w:val="00A7673C"/>
    <w:rsid w:val="00A76799"/>
    <w:rsid w:val="00A806D1"/>
    <w:rsid w:val="00A8094A"/>
    <w:rsid w:val="00A82438"/>
    <w:rsid w:val="00A85797"/>
    <w:rsid w:val="00A934EE"/>
    <w:rsid w:val="00A93A6D"/>
    <w:rsid w:val="00A940A0"/>
    <w:rsid w:val="00A95747"/>
    <w:rsid w:val="00A95D9B"/>
    <w:rsid w:val="00A95DB8"/>
    <w:rsid w:val="00A97CBA"/>
    <w:rsid w:val="00AA2072"/>
    <w:rsid w:val="00AA3C81"/>
    <w:rsid w:val="00AA6042"/>
    <w:rsid w:val="00AA7172"/>
    <w:rsid w:val="00AB07EC"/>
    <w:rsid w:val="00AB2E38"/>
    <w:rsid w:val="00AB30B2"/>
    <w:rsid w:val="00AB3C1D"/>
    <w:rsid w:val="00AB4AAD"/>
    <w:rsid w:val="00AB5870"/>
    <w:rsid w:val="00AB6848"/>
    <w:rsid w:val="00AB68F8"/>
    <w:rsid w:val="00AC1340"/>
    <w:rsid w:val="00AC1AFB"/>
    <w:rsid w:val="00AC3AC9"/>
    <w:rsid w:val="00AC4A41"/>
    <w:rsid w:val="00AC53C8"/>
    <w:rsid w:val="00AC62B1"/>
    <w:rsid w:val="00AC6A32"/>
    <w:rsid w:val="00AD0A0F"/>
    <w:rsid w:val="00AD459F"/>
    <w:rsid w:val="00AD6499"/>
    <w:rsid w:val="00AD7FC7"/>
    <w:rsid w:val="00AE0698"/>
    <w:rsid w:val="00AE1418"/>
    <w:rsid w:val="00AE2301"/>
    <w:rsid w:val="00AE26DF"/>
    <w:rsid w:val="00AE2ED1"/>
    <w:rsid w:val="00AE40B7"/>
    <w:rsid w:val="00AE62CD"/>
    <w:rsid w:val="00AE6DBA"/>
    <w:rsid w:val="00AE7DB4"/>
    <w:rsid w:val="00AF03B8"/>
    <w:rsid w:val="00AF136E"/>
    <w:rsid w:val="00AF169B"/>
    <w:rsid w:val="00AF16F7"/>
    <w:rsid w:val="00AF31AE"/>
    <w:rsid w:val="00AF3338"/>
    <w:rsid w:val="00AF5715"/>
    <w:rsid w:val="00AF7963"/>
    <w:rsid w:val="00B01714"/>
    <w:rsid w:val="00B03D61"/>
    <w:rsid w:val="00B046EB"/>
    <w:rsid w:val="00B05D70"/>
    <w:rsid w:val="00B070D9"/>
    <w:rsid w:val="00B12979"/>
    <w:rsid w:val="00B13B9E"/>
    <w:rsid w:val="00B14023"/>
    <w:rsid w:val="00B1407D"/>
    <w:rsid w:val="00B150F8"/>
    <w:rsid w:val="00B15564"/>
    <w:rsid w:val="00B255C8"/>
    <w:rsid w:val="00B258D7"/>
    <w:rsid w:val="00B26987"/>
    <w:rsid w:val="00B273E3"/>
    <w:rsid w:val="00B27F40"/>
    <w:rsid w:val="00B30DED"/>
    <w:rsid w:val="00B33BA8"/>
    <w:rsid w:val="00B34047"/>
    <w:rsid w:val="00B40790"/>
    <w:rsid w:val="00B41657"/>
    <w:rsid w:val="00B43C78"/>
    <w:rsid w:val="00B44F6F"/>
    <w:rsid w:val="00B45D0F"/>
    <w:rsid w:val="00B4687F"/>
    <w:rsid w:val="00B46FB8"/>
    <w:rsid w:val="00B50D2B"/>
    <w:rsid w:val="00B60E68"/>
    <w:rsid w:val="00B6263D"/>
    <w:rsid w:val="00B62F73"/>
    <w:rsid w:val="00B671B6"/>
    <w:rsid w:val="00B70475"/>
    <w:rsid w:val="00B7067A"/>
    <w:rsid w:val="00B7170F"/>
    <w:rsid w:val="00B71A3F"/>
    <w:rsid w:val="00B72ACC"/>
    <w:rsid w:val="00B73648"/>
    <w:rsid w:val="00B7489C"/>
    <w:rsid w:val="00B74CB8"/>
    <w:rsid w:val="00B7741D"/>
    <w:rsid w:val="00B77804"/>
    <w:rsid w:val="00B77FCC"/>
    <w:rsid w:val="00B80E7D"/>
    <w:rsid w:val="00B8138A"/>
    <w:rsid w:val="00B8144D"/>
    <w:rsid w:val="00B839C5"/>
    <w:rsid w:val="00B84432"/>
    <w:rsid w:val="00B91BA9"/>
    <w:rsid w:val="00B925CB"/>
    <w:rsid w:val="00B96F70"/>
    <w:rsid w:val="00BA14FD"/>
    <w:rsid w:val="00BA48F8"/>
    <w:rsid w:val="00BA4944"/>
    <w:rsid w:val="00BA654E"/>
    <w:rsid w:val="00BA7AE9"/>
    <w:rsid w:val="00BB5A6D"/>
    <w:rsid w:val="00BB5A81"/>
    <w:rsid w:val="00BB5D08"/>
    <w:rsid w:val="00BB74CF"/>
    <w:rsid w:val="00BC23E2"/>
    <w:rsid w:val="00BC38E9"/>
    <w:rsid w:val="00BC42E1"/>
    <w:rsid w:val="00BC5173"/>
    <w:rsid w:val="00BC523C"/>
    <w:rsid w:val="00BD0594"/>
    <w:rsid w:val="00BD1DDA"/>
    <w:rsid w:val="00BD2580"/>
    <w:rsid w:val="00BD2AD9"/>
    <w:rsid w:val="00BD4201"/>
    <w:rsid w:val="00BD447D"/>
    <w:rsid w:val="00BE0F82"/>
    <w:rsid w:val="00BE1B50"/>
    <w:rsid w:val="00BE20BD"/>
    <w:rsid w:val="00BE2F24"/>
    <w:rsid w:val="00BE3614"/>
    <w:rsid w:val="00BE468E"/>
    <w:rsid w:val="00BE68E6"/>
    <w:rsid w:val="00BE7EED"/>
    <w:rsid w:val="00BF2B0C"/>
    <w:rsid w:val="00BF5370"/>
    <w:rsid w:val="00BF7ADB"/>
    <w:rsid w:val="00C04977"/>
    <w:rsid w:val="00C05316"/>
    <w:rsid w:val="00C067AF"/>
    <w:rsid w:val="00C07B24"/>
    <w:rsid w:val="00C12469"/>
    <w:rsid w:val="00C124F4"/>
    <w:rsid w:val="00C126B7"/>
    <w:rsid w:val="00C160BD"/>
    <w:rsid w:val="00C16ED7"/>
    <w:rsid w:val="00C21345"/>
    <w:rsid w:val="00C21971"/>
    <w:rsid w:val="00C2203C"/>
    <w:rsid w:val="00C23845"/>
    <w:rsid w:val="00C24A1F"/>
    <w:rsid w:val="00C24AD0"/>
    <w:rsid w:val="00C30122"/>
    <w:rsid w:val="00C30A48"/>
    <w:rsid w:val="00C30B44"/>
    <w:rsid w:val="00C3177D"/>
    <w:rsid w:val="00C3230D"/>
    <w:rsid w:val="00C32811"/>
    <w:rsid w:val="00C32A39"/>
    <w:rsid w:val="00C33617"/>
    <w:rsid w:val="00C33EA3"/>
    <w:rsid w:val="00C3494A"/>
    <w:rsid w:val="00C34950"/>
    <w:rsid w:val="00C3784E"/>
    <w:rsid w:val="00C40C49"/>
    <w:rsid w:val="00C41804"/>
    <w:rsid w:val="00C41D54"/>
    <w:rsid w:val="00C4331E"/>
    <w:rsid w:val="00C43B78"/>
    <w:rsid w:val="00C448EF"/>
    <w:rsid w:val="00C521B8"/>
    <w:rsid w:val="00C558E9"/>
    <w:rsid w:val="00C55DB3"/>
    <w:rsid w:val="00C560FA"/>
    <w:rsid w:val="00C56A1F"/>
    <w:rsid w:val="00C6115A"/>
    <w:rsid w:val="00C61196"/>
    <w:rsid w:val="00C61FC6"/>
    <w:rsid w:val="00C629B3"/>
    <w:rsid w:val="00C64BED"/>
    <w:rsid w:val="00C66E92"/>
    <w:rsid w:val="00C67BB4"/>
    <w:rsid w:val="00C71528"/>
    <w:rsid w:val="00C71F7A"/>
    <w:rsid w:val="00C72267"/>
    <w:rsid w:val="00C72DBF"/>
    <w:rsid w:val="00C736BB"/>
    <w:rsid w:val="00C73711"/>
    <w:rsid w:val="00C75BA2"/>
    <w:rsid w:val="00C832FC"/>
    <w:rsid w:val="00C84CDE"/>
    <w:rsid w:val="00C85C44"/>
    <w:rsid w:val="00C9005C"/>
    <w:rsid w:val="00C90A32"/>
    <w:rsid w:val="00C93CBE"/>
    <w:rsid w:val="00C94BF3"/>
    <w:rsid w:val="00C95907"/>
    <w:rsid w:val="00C959E2"/>
    <w:rsid w:val="00C96ED7"/>
    <w:rsid w:val="00C97965"/>
    <w:rsid w:val="00CA48AA"/>
    <w:rsid w:val="00CA4B73"/>
    <w:rsid w:val="00CA70B4"/>
    <w:rsid w:val="00CA7250"/>
    <w:rsid w:val="00CA7674"/>
    <w:rsid w:val="00CA78F2"/>
    <w:rsid w:val="00CA7CAE"/>
    <w:rsid w:val="00CB0326"/>
    <w:rsid w:val="00CB045D"/>
    <w:rsid w:val="00CB1D9E"/>
    <w:rsid w:val="00CB413C"/>
    <w:rsid w:val="00CB5A16"/>
    <w:rsid w:val="00CB7F6E"/>
    <w:rsid w:val="00CC2E6D"/>
    <w:rsid w:val="00CC3593"/>
    <w:rsid w:val="00CC4088"/>
    <w:rsid w:val="00CC4E89"/>
    <w:rsid w:val="00CC5853"/>
    <w:rsid w:val="00CC6792"/>
    <w:rsid w:val="00CC7C31"/>
    <w:rsid w:val="00CD1343"/>
    <w:rsid w:val="00CD1BDD"/>
    <w:rsid w:val="00CD2856"/>
    <w:rsid w:val="00CD331B"/>
    <w:rsid w:val="00CD4AFA"/>
    <w:rsid w:val="00CD4C28"/>
    <w:rsid w:val="00CD7D04"/>
    <w:rsid w:val="00CE1DDF"/>
    <w:rsid w:val="00CE2583"/>
    <w:rsid w:val="00CE60AB"/>
    <w:rsid w:val="00CE77A0"/>
    <w:rsid w:val="00CE7A80"/>
    <w:rsid w:val="00CE7DE8"/>
    <w:rsid w:val="00CF040A"/>
    <w:rsid w:val="00CF3650"/>
    <w:rsid w:val="00CF509F"/>
    <w:rsid w:val="00CF5295"/>
    <w:rsid w:val="00CF5E46"/>
    <w:rsid w:val="00CF663B"/>
    <w:rsid w:val="00CF7364"/>
    <w:rsid w:val="00CF7A08"/>
    <w:rsid w:val="00CF7F60"/>
    <w:rsid w:val="00D0319D"/>
    <w:rsid w:val="00D05657"/>
    <w:rsid w:val="00D100A6"/>
    <w:rsid w:val="00D10C59"/>
    <w:rsid w:val="00D1103C"/>
    <w:rsid w:val="00D114A2"/>
    <w:rsid w:val="00D149E8"/>
    <w:rsid w:val="00D16B6A"/>
    <w:rsid w:val="00D173A7"/>
    <w:rsid w:val="00D17BFD"/>
    <w:rsid w:val="00D200E4"/>
    <w:rsid w:val="00D204A9"/>
    <w:rsid w:val="00D20EEE"/>
    <w:rsid w:val="00D212A2"/>
    <w:rsid w:val="00D223D9"/>
    <w:rsid w:val="00D2388E"/>
    <w:rsid w:val="00D23C11"/>
    <w:rsid w:val="00D24820"/>
    <w:rsid w:val="00D25C61"/>
    <w:rsid w:val="00D265EB"/>
    <w:rsid w:val="00D2734D"/>
    <w:rsid w:val="00D27850"/>
    <w:rsid w:val="00D31661"/>
    <w:rsid w:val="00D33981"/>
    <w:rsid w:val="00D353AD"/>
    <w:rsid w:val="00D35955"/>
    <w:rsid w:val="00D36228"/>
    <w:rsid w:val="00D42D76"/>
    <w:rsid w:val="00D4325B"/>
    <w:rsid w:val="00D44C4A"/>
    <w:rsid w:val="00D47379"/>
    <w:rsid w:val="00D56048"/>
    <w:rsid w:val="00D6213F"/>
    <w:rsid w:val="00D62C26"/>
    <w:rsid w:val="00D631E8"/>
    <w:rsid w:val="00D6454E"/>
    <w:rsid w:val="00D64C6C"/>
    <w:rsid w:val="00D6509D"/>
    <w:rsid w:val="00D7102A"/>
    <w:rsid w:val="00D71A9C"/>
    <w:rsid w:val="00D71D97"/>
    <w:rsid w:val="00D71F18"/>
    <w:rsid w:val="00D7408A"/>
    <w:rsid w:val="00D75A30"/>
    <w:rsid w:val="00D772A1"/>
    <w:rsid w:val="00D77BE6"/>
    <w:rsid w:val="00D77C89"/>
    <w:rsid w:val="00D80F8F"/>
    <w:rsid w:val="00D82E05"/>
    <w:rsid w:val="00D85092"/>
    <w:rsid w:val="00D86149"/>
    <w:rsid w:val="00D86682"/>
    <w:rsid w:val="00D93B48"/>
    <w:rsid w:val="00D966F8"/>
    <w:rsid w:val="00DA0EC7"/>
    <w:rsid w:val="00DA3310"/>
    <w:rsid w:val="00DA3F5D"/>
    <w:rsid w:val="00DA7140"/>
    <w:rsid w:val="00DB0536"/>
    <w:rsid w:val="00DB1F15"/>
    <w:rsid w:val="00DB33EE"/>
    <w:rsid w:val="00DB4190"/>
    <w:rsid w:val="00DB4A5D"/>
    <w:rsid w:val="00DB4CB6"/>
    <w:rsid w:val="00DB7447"/>
    <w:rsid w:val="00DC1E41"/>
    <w:rsid w:val="00DC2A27"/>
    <w:rsid w:val="00DC53DD"/>
    <w:rsid w:val="00DC62C1"/>
    <w:rsid w:val="00DC7129"/>
    <w:rsid w:val="00DD3CEF"/>
    <w:rsid w:val="00DD4745"/>
    <w:rsid w:val="00DD5E3A"/>
    <w:rsid w:val="00DE00F1"/>
    <w:rsid w:val="00DE1CE2"/>
    <w:rsid w:val="00DE2732"/>
    <w:rsid w:val="00DE2AB7"/>
    <w:rsid w:val="00DE2B91"/>
    <w:rsid w:val="00DE3BCD"/>
    <w:rsid w:val="00DE587A"/>
    <w:rsid w:val="00DF0CE7"/>
    <w:rsid w:val="00DF2DB4"/>
    <w:rsid w:val="00DF51FD"/>
    <w:rsid w:val="00DF6057"/>
    <w:rsid w:val="00DF7165"/>
    <w:rsid w:val="00DF79AC"/>
    <w:rsid w:val="00DF7C62"/>
    <w:rsid w:val="00E03037"/>
    <w:rsid w:val="00E05328"/>
    <w:rsid w:val="00E11722"/>
    <w:rsid w:val="00E127CD"/>
    <w:rsid w:val="00E14792"/>
    <w:rsid w:val="00E1586F"/>
    <w:rsid w:val="00E17086"/>
    <w:rsid w:val="00E262F2"/>
    <w:rsid w:val="00E30F90"/>
    <w:rsid w:val="00E3222E"/>
    <w:rsid w:val="00E33773"/>
    <w:rsid w:val="00E33BE8"/>
    <w:rsid w:val="00E350E5"/>
    <w:rsid w:val="00E44676"/>
    <w:rsid w:val="00E45CC4"/>
    <w:rsid w:val="00E46AE7"/>
    <w:rsid w:val="00E47351"/>
    <w:rsid w:val="00E50952"/>
    <w:rsid w:val="00E5409B"/>
    <w:rsid w:val="00E546D9"/>
    <w:rsid w:val="00E54795"/>
    <w:rsid w:val="00E55DB9"/>
    <w:rsid w:val="00E609F9"/>
    <w:rsid w:val="00E61D8A"/>
    <w:rsid w:val="00E63D33"/>
    <w:rsid w:val="00E659EB"/>
    <w:rsid w:val="00E65C1F"/>
    <w:rsid w:val="00E65D5D"/>
    <w:rsid w:val="00E67138"/>
    <w:rsid w:val="00E71286"/>
    <w:rsid w:val="00E76F4D"/>
    <w:rsid w:val="00E77FDE"/>
    <w:rsid w:val="00E80364"/>
    <w:rsid w:val="00E8314B"/>
    <w:rsid w:val="00E83277"/>
    <w:rsid w:val="00E8439B"/>
    <w:rsid w:val="00E844C5"/>
    <w:rsid w:val="00E86248"/>
    <w:rsid w:val="00E86911"/>
    <w:rsid w:val="00E93F27"/>
    <w:rsid w:val="00E94E86"/>
    <w:rsid w:val="00E958DA"/>
    <w:rsid w:val="00E95BCF"/>
    <w:rsid w:val="00E967D2"/>
    <w:rsid w:val="00E96D54"/>
    <w:rsid w:val="00E975B6"/>
    <w:rsid w:val="00E97D44"/>
    <w:rsid w:val="00E97D9D"/>
    <w:rsid w:val="00EA2056"/>
    <w:rsid w:val="00EA28A0"/>
    <w:rsid w:val="00EA382A"/>
    <w:rsid w:val="00EA3D9F"/>
    <w:rsid w:val="00EA3EC6"/>
    <w:rsid w:val="00EA47CA"/>
    <w:rsid w:val="00EA7D41"/>
    <w:rsid w:val="00EB09A3"/>
    <w:rsid w:val="00EB2986"/>
    <w:rsid w:val="00EB41AA"/>
    <w:rsid w:val="00EB4FBE"/>
    <w:rsid w:val="00EB5E6C"/>
    <w:rsid w:val="00EB5EE9"/>
    <w:rsid w:val="00EB7BA9"/>
    <w:rsid w:val="00EC0AA3"/>
    <w:rsid w:val="00EC220D"/>
    <w:rsid w:val="00EC2762"/>
    <w:rsid w:val="00EC324D"/>
    <w:rsid w:val="00EC39C7"/>
    <w:rsid w:val="00EC5974"/>
    <w:rsid w:val="00EC6974"/>
    <w:rsid w:val="00EC6E8D"/>
    <w:rsid w:val="00ED0BD0"/>
    <w:rsid w:val="00ED327F"/>
    <w:rsid w:val="00ED5B98"/>
    <w:rsid w:val="00EE0B72"/>
    <w:rsid w:val="00EE0FA6"/>
    <w:rsid w:val="00EE1811"/>
    <w:rsid w:val="00EE21E3"/>
    <w:rsid w:val="00EE30AC"/>
    <w:rsid w:val="00EE3B28"/>
    <w:rsid w:val="00EE751D"/>
    <w:rsid w:val="00EE7935"/>
    <w:rsid w:val="00EF0E2F"/>
    <w:rsid w:val="00EF226A"/>
    <w:rsid w:val="00EF3E86"/>
    <w:rsid w:val="00EF737F"/>
    <w:rsid w:val="00EF7756"/>
    <w:rsid w:val="00EF78D2"/>
    <w:rsid w:val="00F00CC2"/>
    <w:rsid w:val="00F03B2E"/>
    <w:rsid w:val="00F04647"/>
    <w:rsid w:val="00F04CDD"/>
    <w:rsid w:val="00F0729D"/>
    <w:rsid w:val="00F075E4"/>
    <w:rsid w:val="00F11549"/>
    <w:rsid w:val="00F12525"/>
    <w:rsid w:val="00F140A7"/>
    <w:rsid w:val="00F16899"/>
    <w:rsid w:val="00F16E01"/>
    <w:rsid w:val="00F20672"/>
    <w:rsid w:val="00F2127D"/>
    <w:rsid w:val="00F22AE7"/>
    <w:rsid w:val="00F238C0"/>
    <w:rsid w:val="00F25090"/>
    <w:rsid w:val="00F25C03"/>
    <w:rsid w:val="00F279EA"/>
    <w:rsid w:val="00F27BF1"/>
    <w:rsid w:val="00F303A1"/>
    <w:rsid w:val="00F30B27"/>
    <w:rsid w:val="00F30F44"/>
    <w:rsid w:val="00F30F56"/>
    <w:rsid w:val="00F3108E"/>
    <w:rsid w:val="00F3131D"/>
    <w:rsid w:val="00F31AE4"/>
    <w:rsid w:val="00F32063"/>
    <w:rsid w:val="00F33597"/>
    <w:rsid w:val="00F33A93"/>
    <w:rsid w:val="00F35593"/>
    <w:rsid w:val="00F37392"/>
    <w:rsid w:val="00F377E5"/>
    <w:rsid w:val="00F37A60"/>
    <w:rsid w:val="00F37E6F"/>
    <w:rsid w:val="00F42DE2"/>
    <w:rsid w:val="00F458AB"/>
    <w:rsid w:val="00F45B5A"/>
    <w:rsid w:val="00F46AB1"/>
    <w:rsid w:val="00F509CB"/>
    <w:rsid w:val="00F51D82"/>
    <w:rsid w:val="00F53E4B"/>
    <w:rsid w:val="00F56868"/>
    <w:rsid w:val="00F57DF2"/>
    <w:rsid w:val="00F608A1"/>
    <w:rsid w:val="00F63651"/>
    <w:rsid w:val="00F636C2"/>
    <w:rsid w:val="00F63C05"/>
    <w:rsid w:val="00F63D55"/>
    <w:rsid w:val="00F645BD"/>
    <w:rsid w:val="00F65FD7"/>
    <w:rsid w:val="00F72E4E"/>
    <w:rsid w:val="00F737F2"/>
    <w:rsid w:val="00F74CB8"/>
    <w:rsid w:val="00F761E5"/>
    <w:rsid w:val="00F77A78"/>
    <w:rsid w:val="00F80E61"/>
    <w:rsid w:val="00F81CF6"/>
    <w:rsid w:val="00F83CDC"/>
    <w:rsid w:val="00F8603E"/>
    <w:rsid w:val="00F90197"/>
    <w:rsid w:val="00F917A0"/>
    <w:rsid w:val="00F91847"/>
    <w:rsid w:val="00F92C24"/>
    <w:rsid w:val="00F949E6"/>
    <w:rsid w:val="00F94FA5"/>
    <w:rsid w:val="00F95992"/>
    <w:rsid w:val="00F959E9"/>
    <w:rsid w:val="00F968DC"/>
    <w:rsid w:val="00F976AD"/>
    <w:rsid w:val="00FA27FD"/>
    <w:rsid w:val="00FA2F76"/>
    <w:rsid w:val="00FA4295"/>
    <w:rsid w:val="00FA50CD"/>
    <w:rsid w:val="00FA7815"/>
    <w:rsid w:val="00FA79D3"/>
    <w:rsid w:val="00FB0CE0"/>
    <w:rsid w:val="00FB0EC4"/>
    <w:rsid w:val="00FB3541"/>
    <w:rsid w:val="00FB3660"/>
    <w:rsid w:val="00FB591A"/>
    <w:rsid w:val="00FB69BB"/>
    <w:rsid w:val="00FC1CEC"/>
    <w:rsid w:val="00FC20D6"/>
    <w:rsid w:val="00FC2E77"/>
    <w:rsid w:val="00FC300F"/>
    <w:rsid w:val="00FC5645"/>
    <w:rsid w:val="00FC6306"/>
    <w:rsid w:val="00FC6AE2"/>
    <w:rsid w:val="00FC7F91"/>
    <w:rsid w:val="00FD581D"/>
    <w:rsid w:val="00FD58DD"/>
    <w:rsid w:val="00FD6327"/>
    <w:rsid w:val="00FD7711"/>
    <w:rsid w:val="00FE1115"/>
    <w:rsid w:val="00FE3CE5"/>
    <w:rsid w:val="00FE3D9C"/>
    <w:rsid w:val="00FE40C8"/>
    <w:rsid w:val="00FE47E7"/>
    <w:rsid w:val="00FE68E5"/>
    <w:rsid w:val="00FE6DAC"/>
    <w:rsid w:val="00FE7AD5"/>
    <w:rsid w:val="00FF24DD"/>
    <w:rsid w:val="00FF4C29"/>
    <w:rsid w:val="00FF7B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36194"/>
    <o:shapelayout v:ext="edit">
      <o:idmap v:ext="edit" data="1"/>
    </o:shapelayout>
  </w:shapeDefaults>
  <w:decimalSymbol w:val=","/>
  <w:listSeparator w:val=";"/>
  <w14:docId w14:val="5E507E51"/>
  <w15:chartTrackingRefBased/>
  <w15:docId w15:val="{7304B4E6-5447-4D67-AB65-D877D6A21E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sv-SE" w:eastAsia="sv-S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rFonts w:ascii="Arial" w:hAnsi="Arial"/>
      <w:noProof/>
      <w:sz w:val="24"/>
    </w:rPr>
  </w:style>
  <w:style w:type="paragraph" w:styleId="Rubrik1">
    <w:name w:val="heading 1"/>
    <w:basedOn w:val="Normal"/>
    <w:next w:val="Normal"/>
    <w:qFormat/>
    <w:pPr>
      <w:keepNext/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  <w:tab w:val="left" w:pos="8640"/>
        <w:tab w:val="left" w:pos="9360"/>
        <w:tab w:val="left" w:pos="10080"/>
        <w:tab w:val="left" w:pos="10800"/>
        <w:tab w:val="left" w:pos="11520"/>
        <w:tab w:val="left" w:pos="12240"/>
        <w:tab w:val="left" w:pos="12960"/>
        <w:tab w:val="left" w:pos="13680"/>
        <w:tab w:val="left" w:pos="14400"/>
        <w:tab w:val="left" w:pos="15120"/>
        <w:tab w:val="left" w:pos="15840"/>
        <w:tab w:val="left" w:pos="16560"/>
        <w:tab w:val="left" w:pos="16992"/>
        <w:tab w:val="left" w:pos="21312"/>
        <w:tab w:val="left" w:pos="22752"/>
        <w:tab w:val="left" w:pos="24192"/>
        <w:tab w:val="left" w:pos="25632"/>
        <w:tab w:val="left" w:pos="27072"/>
        <w:tab w:val="left" w:pos="28512"/>
        <w:tab w:val="left" w:pos="29952"/>
      </w:tabs>
      <w:outlineLvl w:val="0"/>
    </w:pPr>
    <w:rPr>
      <w:b/>
    </w:rPr>
  </w:style>
  <w:style w:type="paragraph" w:styleId="Rubrik2">
    <w:name w:val="heading 2"/>
    <w:basedOn w:val="Normal"/>
    <w:next w:val="Normal"/>
    <w:qFormat/>
    <w:pPr>
      <w:keepNext/>
      <w:tabs>
        <w:tab w:val="left" w:pos="993"/>
        <w:tab w:val="left" w:pos="1276"/>
        <w:tab w:val="left" w:pos="3119"/>
        <w:tab w:val="left" w:pos="3969"/>
        <w:tab w:val="left" w:pos="6237"/>
        <w:tab w:val="left" w:pos="7088"/>
      </w:tabs>
      <w:outlineLvl w:val="1"/>
    </w:pPr>
    <w:rPr>
      <w:b/>
      <w:sz w:val="28"/>
    </w:rPr>
  </w:style>
  <w:style w:type="paragraph" w:styleId="Rubrik3">
    <w:name w:val="heading 3"/>
    <w:basedOn w:val="Normal"/>
    <w:next w:val="Normal"/>
    <w:qFormat/>
    <w:pPr>
      <w:keepNext/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  <w:tab w:val="left" w:pos="8640"/>
        <w:tab w:val="left" w:pos="9360"/>
        <w:tab w:val="left" w:pos="10080"/>
        <w:tab w:val="left" w:pos="10800"/>
        <w:tab w:val="left" w:pos="11520"/>
        <w:tab w:val="left" w:pos="12240"/>
        <w:tab w:val="left" w:pos="12960"/>
        <w:tab w:val="left" w:pos="13680"/>
        <w:tab w:val="left" w:pos="14400"/>
        <w:tab w:val="left" w:pos="15120"/>
        <w:tab w:val="left" w:pos="15840"/>
        <w:tab w:val="left" w:pos="16560"/>
        <w:tab w:val="left" w:pos="16992"/>
        <w:tab w:val="left" w:pos="21312"/>
        <w:tab w:val="left" w:pos="22752"/>
        <w:tab w:val="left" w:pos="24192"/>
        <w:tab w:val="left" w:pos="25632"/>
        <w:tab w:val="left" w:pos="27072"/>
        <w:tab w:val="left" w:pos="28512"/>
        <w:tab w:val="left" w:pos="29952"/>
      </w:tabs>
      <w:jc w:val="both"/>
      <w:outlineLvl w:val="2"/>
    </w:pPr>
    <w:rPr>
      <w:b/>
    </w:rPr>
  </w:style>
  <w:style w:type="paragraph" w:styleId="Rubrik4">
    <w:name w:val="heading 4"/>
    <w:basedOn w:val="Normal"/>
    <w:next w:val="Normal"/>
    <w:qFormat/>
    <w:pPr>
      <w:keepNext/>
      <w:ind w:left="1304" w:hanging="1304"/>
      <w:outlineLvl w:val="3"/>
    </w:pPr>
    <w:rPr>
      <w:b/>
    </w:rPr>
  </w:style>
  <w:style w:type="paragraph" w:styleId="Rubrik5">
    <w:name w:val="heading 5"/>
    <w:basedOn w:val="Normal"/>
    <w:next w:val="Normal"/>
    <w:qFormat/>
    <w:pPr>
      <w:keepNext/>
      <w:tabs>
        <w:tab w:val="left" w:pos="993"/>
        <w:tab w:val="left" w:pos="1276"/>
        <w:tab w:val="left" w:pos="3119"/>
        <w:tab w:val="left" w:pos="3969"/>
        <w:tab w:val="left" w:pos="6237"/>
        <w:tab w:val="left" w:pos="7088"/>
      </w:tabs>
      <w:outlineLvl w:val="4"/>
    </w:pPr>
    <w:rPr>
      <w:b/>
      <w:sz w:val="28"/>
      <w:u w:val="single"/>
    </w:rPr>
  </w:style>
  <w:style w:type="paragraph" w:styleId="Rubrik7">
    <w:name w:val="heading 7"/>
    <w:basedOn w:val="Normal"/>
    <w:next w:val="Normal"/>
    <w:qFormat/>
    <w:pPr>
      <w:keepNext/>
      <w:tabs>
        <w:tab w:val="left" w:pos="2552"/>
        <w:tab w:val="left" w:pos="3969"/>
        <w:tab w:val="left" w:pos="6237"/>
        <w:tab w:val="left" w:pos="7088"/>
      </w:tabs>
      <w:ind w:right="-618"/>
      <w:outlineLvl w:val="6"/>
    </w:pPr>
    <w:rPr>
      <w:b/>
      <w:sz w:val="28"/>
      <w:u w:val="single"/>
    </w:rPr>
  </w:style>
  <w:style w:type="character" w:default="1" w:styleId="Standardstycketeckensnitt">
    <w:name w:val="Default Paragraph Font"/>
    <w:uiPriority w:val="1"/>
    <w:semiHidden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paragraph" w:styleId="Sidhuvud">
    <w:name w:val="header"/>
    <w:basedOn w:val="Normal"/>
    <w:pPr>
      <w:tabs>
        <w:tab w:val="center" w:pos="4536"/>
        <w:tab w:val="right" w:pos="9072"/>
      </w:tabs>
    </w:pPr>
  </w:style>
  <w:style w:type="paragraph" w:styleId="Sidfot">
    <w:name w:val="footer"/>
    <w:basedOn w:val="Normal"/>
    <w:pPr>
      <w:tabs>
        <w:tab w:val="center" w:pos="4536"/>
        <w:tab w:val="right" w:pos="9072"/>
      </w:tabs>
    </w:pPr>
  </w:style>
  <w:style w:type="character" w:styleId="Sidnummer">
    <w:name w:val="page number"/>
    <w:basedOn w:val="Standardstycketeckensnitt"/>
  </w:style>
  <w:style w:type="paragraph" w:styleId="Brdtext">
    <w:name w:val="Body Text"/>
    <w:basedOn w:val="Normal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  <w:tab w:val="left" w:pos="8640"/>
        <w:tab w:val="left" w:pos="9360"/>
        <w:tab w:val="left" w:pos="10080"/>
        <w:tab w:val="left" w:pos="10800"/>
        <w:tab w:val="left" w:pos="11520"/>
        <w:tab w:val="left" w:pos="12240"/>
        <w:tab w:val="left" w:pos="12960"/>
        <w:tab w:val="left" w:pos="13680"/>
        <w:tab w:val="left" w:pos="14400"/>
        <w:tab w:val="left" w:pos="15120"/>
        <w:tab w:val="left" w:pos="15840"/>
        <w:tab w:val="left" w:pos="16560"/>
        <w:tab w:val="left" w:pos="16992"/>
        <w:tab w:val="left" w:pos="21312"/>
        <w:tab w:val="left" w:pos="22752"/>
        <w:tab w:val="left" w:pos="24192"/>
        <w:tab w:val="left" w:pos="25632"/>
        <w:tab w:val="left" w:pos="27072"/>
        <w:tab w:val="left" w:pos="28512"/>
        <w:tab w:val="left" w:pos="29952"/>
      </w:tabs>
      <w:jc w:val="both"/>
    </w:pPr>
  </w:style>
  <w:style w:type="paragraph" w:styleId="Brdtext2">
    <w:name w:val="Body Text 2"/>
    <w:basedOn w:val="Normal"/>
    <w:pPr>
      <w:ind w:right="2253"/>
    </w:pPr>
  </w:style>
  <w:style w:type="paragraph" w:customStyle="1" w:styleId="Driftkortrubrik3">
    <w:name w:val="_Driftkortrubrik 3"/>
    <w:basedOn w:val="Normal"/>
    <w:pPr>
      <w:keepNext/>
      <w:overflowPunct w:val="0"/>
      <w:autoSpaceDE w:val="0"/>
      <w:autoSpaceDN w:val="0"/>
      <w:adjustRightInd w:val="0"/>
      <w:spacing w:before="120"/>
      <w:textAlignment w:val="baseline"/>
    </w:pPr>
    <w:rPr>
      <w:rFonts w:ascii="Times New Roman" w:eastAsia="MS Mincho" w:hAnsi="Times New Roman"/>
      <w:b/>
      <w:sz w:val="22"/>
    </w:rPr>
  </w:style>
  <w:style w:type="paragraph" w:styleId="Punktlista">
    <w:name w:val="List Bullet"/>
    <w:basedOn w:val="Normal"/>
    <w:autoRedefine/>
    <w:rsid w:val="00090AF4"/>
    <w:pPr>
      <w:numPr>
        <w:numId w:val="3"/>
      </w:numPr>
      <w:overflowPunct w:val="0"/>
      <w:autoSpaceDE w:val="0"/>
      <w:autoSpaceDN w:val="0"/>
      <w:adjustRightInd w:val="0"/>
      <w:textAlignment w:val="baseline"/>
    </w:pPr>
    <w:rPr>
      <w:rFonts w:eastAsia="MS Mincho" w:cs="Arial"/>
      <w:szCs w:val="24"/>
    </w:rPr>
  </w:style>
  <w:style w:type="paragraph" w:styleId="Lista">
    <w:name w:val="List"/>
    <w:basedOn w:val="Normal"/>
    <w:rPr>
      <w:rFonts w:ascii="Times New Roman" w:hAnsi="Times New Roman"/>
    </w:rPr>
  </w:style>
  <w:style w:type="paragraph" w:customStyle="1" w:styleId="Larmer">
    <w:name w:val="_Larmer"/>
    <w:basedOn w:val="Normal"/>
    <w:pPr>
      <w:tabs>
        <w:tab w:val="left" w:pos="1843"/>
        <w:tab w:val="left" w:pos="3828"/>
        <w:tab w:val="left" w:pos="4253"/>
      </w:tabs>
      <w:overflowPunct w:val="0"/>
      <w:autoSpaceDE w:val="0"/>
      <w:autoSpaceDN w:val="0"/>
      <w:adjustRightInd w:val="0"/>
      <w:textAlignment w:val="baseline"/>
    </w:pPr>
    <w:rPr>
      <w:rFonts w:ascii="Times New Roman" w:hAnsi="Times New Roman"/>
      <w:sz w:val="20"/>
    </w:rPr>
  </w:style>
  <w:style w:type="paragraph" w:customStyle="1" w:styleId="Instllningsvrden">
    <w:name w:val="_Inställningsvärden"/>
    <w:basedOn w:val="Normal"/>
    <w:pPr>
      <w:tabs>
        <w:tab w:val="left" w:pos="4820"/>
        <w:tab w:val="left" w:pos="5529"/>
        <w:tab w:val="left" w:pos="6237"/>
        <w:tab w:val="left" w:pos="6946"/>
      </w:tabs>
      <w:overflowPunct w:val="0"/>
      <w:autoSpaceDE w:val="0"/>
      <w:autoSpaceDN w:val="0"/>
      <w:adjustRightInd w:val="0"/>
      <w:ind w:left="1560" w:hanging="1560"/>
      <w:textAlignment w:val="baseline"/>
    </w:pPr>
    <w:rPr>
      <w:rFonts w:ascii="Times New Roman" w:eastAsia="MS Mincho" w:hAnsi="Times New Roman"/>
      <w:sz w:val="20"/>
    </w:rPr>
  </w:style>
  <w:style w:type="paragraph" w:customStyle="1" w:styleId="Installningsvarde">
    <w:name w:val="_Installningsvarde"/>
    <w:basedOn w:val="Normal"/>
    <w:pPr>
      <w:tabs>
        <w:tab w:val="left" w:pos="1985"/>
        <w:tab w:val="left" w:pos="5670"/>
        <w:tab w:val="left" w:pos="6237"/>
        <w:tab w:val="left" w:pos="6804"/>
        <w:tab w:val="left" w:pos="7371"/>
        <w:tab w:val="left" w:pos="7938"/>
        <w:tab w:val="left" w:pos="8505"/>
        <w:tab w:val="left" w:pos="9072"/>
      </w:tabs>
    </w:pPr>
    <w:rPr>
      <w:rFonts w:ascii="Times New Roman" w:hAnsi="Times New Roman"/>
      <w:sz w:val="20"/>
    </w:rPr>
  </w:style>
  <w:style w:type="paragraph" w:customStyle="1" w:styleId="Drifttider">
    <w:name w:val="_Drifttider"/>
    <w:basedOn w:val="Normal"/>
    <w:pPr>
      <w:tabs>
        <w:tab w:val="left" w:pos="1985"/>
        <w:tab w:val="left" w:pos="4536"/>
        <w:tab w:val="left" w:pos="6804"/>
      </w:tabs>
      <w:overflowPunct w:val="0"/>
      <w:autoSpaceDE w:val="0"/>
      <w:autoSpaceDN w:val="0"/>
      <w:adjustRightInd w:val="0"/>
      <w:textAlignment w:val="baseline"/>
    </w:pPr>
    <w:rPr>
      <w:rFonts w:ascii="Times New Roman" w:hAnsi="Times New Roman"/>
      <w:sz w:val="20"/>
    </w:rPr>
  </w:style>
  <w:style w:type="paragraph" w:customStyle="1" w:styleId="AMAPunktat">
    <w:name w:val="AMA Punktat"/>
    <w:basedOn w:val="Normal"/>
    <w:rsid w:val="00A02217"/>
    <w:pPr>
      <w:tabs>
        <w:tab w:val="left" w:pos="284"/>
        <w:tab w:val="left" w:pos="1418"/>
        <w:tab w:val="left" w:pos="3402"/>
        <w:tab w:val="left" w:pos="4820"/>
        <w:tab w:val="right" w:pos="9498"/>
        <w:tab w:val="left" w:pos="9923"/>
      </w:tabs>
      <w:overflowPunct w:val="0"/>
      <w:autoSpaceDE w:val="0"/>
      <w:autoSpaceDN w:val="0"/>
      <w:adjustRightInd w:val="0"/>
      <w:spacing w:after="120" w:line="240" w:lineRule="atLeast"/>
      <w:ind w:left="2552" w:right="1701" w:hanging="284"/>
      <w:textAlignment w:val="baseline"/>
    </w:pPr>
    <w:rPr>
      <w:rFonts w:ascii="Times New Roman" w:hAnsi="Times New Roman"/>
      <w:sz w:val="22"/>
    </w:rPr>
  </w:style>
  <w:style w:type="paragraph" w:styleId="Ballongtext">
    <w:name w:val="Balloon Text"/>
    <w:basedOn w:val="Normal"/>
    <w:link w:val="BallongtextChar"/>
    <w:rsid w:val="000F3AD3"/>
    <w:rPr>
      <w:rFonts w:ascii="Tahoma" w:hAnsi="Tahoma"/>
      <w:sz w:val="16"/>
      <w:szCs w:val="16"/>
      <w:lang w:val="x-none" w:eastAsia="x-none"/>
    </w:rPr>
  </w:style>
  <w:style w:type="character" w:customStyle="1" w:styleId="BallongtextChar">
    <w:name w:val="Ballongtext Char"/>
    <w:link w:val="Ballongtext"/>
    <w:rsid w:val="000F3AD3"/>
    <w:rPr>
      <w:rFonts w:ascii="Tahoma" w:hAnsi="Tahoma" w:cs="Tahoma"/>
      <w:noProof/>
      <w:sz w:val="16"/>
      <w:szCs w:val="16"/>
    </w:rPr>
  </w:style>
  <w:style w:type="table" w:styleId="Tabellrutnt">
    <w:name w:val="Table Grid"/>
    <w:basedOn w:val="Normaltabell"/>
    <w:rsid w:val="006201F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sreferens">
    <w:name w:val="annotation reference"/>
    <w:rsid w:val="00302F83"/>
    <w:rPr>
      <w:sz w:val="16"/>
      <w:szCs w:val="16"/>
    </w:rPr>
  </w:style>
  <w:style w:type="paragraph" w:styleId="Kommentarer">
    <w:name w:val="annotation text"/>
    <w:basedOn w:val="Normal"/>
    <w:link w:val="KommentarerChar"/>
    <w:rsid w:val="00302F83"/>
    <w:rPr>
      <w:sz w:val="20"/>
    </w:rPr>
  </w:style>
  <w:style w:type="character" w:customStyle="1" w:styleId="KommentarerChar">
    <w:name w:val="Kommentarer Char"/>
    <w:link w:val="Kommentarer"/>
    <w:rsid w:val="00302F83"/>
    <w:rPr>
      <w:rFonts w:ascii="Arial" w:hAnsi="Arial"/>
      <w:noProof/>
    </w:rPr>
  </w:style>
  <w:style w:type="paragraph" w:styleId="Kommentarsmne">
    <w:name w:val="annotation subject"/>
    <w:basedOn w:val="Kommentarer"/>
    <w:next w:val="Kommentarer"/>
    <w:link w:val="KommentarsmneChar"/>
    <w:rsid w:val="00302F83"/>
    <w:rPr>
      <w:b/>
      <w:bCs/>
    </w:rPr>
  </w:style>
  <w:style w:type="character" w:customStyle="1" w:styleId="KommentarsmneChar">
    <w:name w:val="Kommentarsämne Char"/>
    <w:link w:val="Kommentarsmne"/>
    <w:rsid w:val="00302F83"/>
    <w:rPr>
      <w:rFonts w:ascii="Arial" w:hAnsi="Arial"/>
      <w:b/>
      <w:bCs/>
      <w:noProof/>
    </w:rPr>
  </w:style>
  <w:style w:type="paragraph" w:styleId="Revision">
    <w:name w:val="Revision"/>
    <w:hidden/>
    <w:uiPriority w:val="99"/>
    <w:semiHidden/>
    <w:rsid w:val="00B255C8"/>
    <w:rPr>
      <w:rFonts w:ascii="Arial" w:hAnsi="Arial"/>
      <w:noProof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68026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157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433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139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56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906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7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header" Target="header6.xml"/><Relationship Id="rId2" Type="http://schemas.openxmlformats.org/officeDocument/2006/relationships/numbering" Target="numbering.xml"/><Relationship Id="rId16" Type="http://schemas.openxmlformats.org/officeDocument/2006/relationships/header" Target="header5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eader" Target="header4.xml"/><Relationship Id="rId10" Type="http://schemas.openxmlformats.org/officeDocument/2006/relationships/header" Target="header2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WINWORD\MALLAR\DRIFTMAL.DOT" TargetMode="Externa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C866680-E63F-4E56-A25F-C185675B19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DRIFTMAL.DOT</Template>
  <TotalTime>0</TotalTime>
  <Pages>4</Pages>
  <Words>1250</Words>
  <Characters>7251</Characters>
  <Application>Microsoft Office Word</Application>
  <DocSecurity>0</DocSecurity>
  <Lines>60</Lines>
  <Paragraphs>16</Paragraphs>
  <ScaleCrop>false</ScaleCrop>
  <HeadingPairs>
    <vt:vector size="2" baseType="variant">
      <vt:variant>
        <vt:lpstr>Rubrik</vt:lpstr>
      </vt:variant>
      <vt:variant>
        <vt:i4>1</vt:i4>
      </vt:variant>
    </vt:vector>
  </HeadingPairs>
  <TitlesOfParts>
    <vt:vector size="1" baseType="lpstr">
      <vt:lpstr>Driftkortsreferens UC01</vt:lpstr>
    </vt:vector>
  </TitlesOfParts>
  <Company>TM-konsult</Company>
  <LinksUpToDate>false</LinksUpToDate>
  <CharactersWithSpaces>8485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Driftkortsreferens UC01</dc:title>
  <dc:subject/>
  <dc:creator>Christer.Berg@tm.nu</dc:creator>
  <cp:keywords/>
  <cp:lastModifiedBy>Albin Hedin</cp:lastModifiedBy>
  <cp:revision>63</cp:revision>
  <cp:lastPrinted>2023-05-16T13:33:00Z</cp:lastPrinted>
  <dcterms:created xsi:type="dcterms:W3CDTF">2017-09-04T07:23:00Z</dcterms:created>
  <dcterms:modified xsi:type="dcterms:W3CDTF">2024-01-31T14:33:00Z</dcterms:modified>
</cp:coreProperties>
</file>